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B2E486" w14:textId="5FF68EB1" w:rsidR="008A6F6E" w:rsidRPr="00552E8A" w:rsidRDefault="008A6F6E" w:rsidP="00047DED">
      <w:pPr>
        <w:spacing w:after="0" w:line="240" w:lineRule="auto"/>
        <w:rPr>
          <w:rFonts w:asciiTheme="majorBidi" w:hAnsiTheme="majorBidi" w:cstheme="majorBidi"/>
          <w:color w:val="000000"/>
          <w:sz w:val="24"/>
          <w:szCs w:val="24"/>
        </w:rPr>
      </w:pPr>
      <w:r w:rsidRPr="00552E8A">
        <w:rPr>
          <w:rFonts w:asciiTheme="majorBidi" w:hAnsiTheme="majorBidi" w:cstheme="majorBidi"/>
          <w:color w:val="000000"/>
          <w:sz w:val="24"/>
          <w:szCs w:val="24"/>
        </w:rPr>
        <w:t>GRADSKO VIJEĆE</w:t>
      </w:r>
    </w:p>
    <w:p w14:paraId="7610B5E5" w14:textId="77777777" w:rsidR="008A6F6E" w:rsidRPr="00552E8A" w:rsidRDefault="008A6F6E" w:rsidP="00047DED">
      <w:pPr>
        <w:spacing w:after="0" w:line="240" w:lineRule="auto"/>
        <w:rPr>
          <w:rFonts w:asciiTheme="majorBidi" w:hAnsiTheme="majorBidi" w:cstheme="majorBidi"/>
          <w:color w:val="000000"/>
          <w:sz w:val="24"/>
          <w:szCs w:val="24"/>
        </w:rPr>
      </w:pPr>
      <w:r w:rsidRPr="00552E8A">
        <w:rPr>
          <w:rFonts w:asciiTheme="majorBidi" w:hAnsiTheme="majorBidi" w:cstheme="majorBidi"/>
          <w:color w:val="000000"/>
          <w:sz w:val="24"/>
          <w:szCs w:val="24"/>
        </w:rPr>
        <w:t>KLASA:</w:t>
      </w:r>
    </w:p>
    <w:p w14:paraId="5B9A6506" w14:textId="38A3D735" w:rsidR="00047DED" w:rsidRPr="00552E8A" w:rsidRDefault="008A6F6E" w:rsidP="00047DED">
      <w:pPr>
        <w:spacing w:after="0" w:line="240" w:lineRule="auto"/>
        <w:rPr>
          <w:rFonts w:asciiTheme="majorBidi" w:hAnsiTheme="majorBidi" w:cstheme="majorBidi"/>
          <w:color w:val="000000"/>
          <w:sz w:val="24"/>
          <w:szCs w:val="24"/>
        </w:rPr>
      </w:pPr>
      <w:r w:rsidRPr="00552E8A">
        <w:rPr>
          <w:rFonts w:asciiTheme="majorBidi" w:hAnsiTheme="majorBidi" w:cstheme="majorBidi"/>
          <w:color w:val="000000"/>
          <w:sz w:val="24"/>
          <w:szCs w:val="24"/>
        </w:rPr>
        <w:t>UR.BROJ:</w:t>
      </w:r>
      <w:r w:rsidR="00047DED" w:rsidRPr="00552E8A">
        <w:rPr>
          <w:rFonts w:asciiTheme="majorBidi" w:hAnsiTheme="majorBidi" w:cstheme="majorBidi"/>
          <w:color w:val="000000"/>
          <w:sz w:val="24"/>
          <w:szCs w:val="24"/>
        </w:rPr>
        <w:t xml:space="preserve"> </w:t>
      </w:r>
    </w:p>
    <w:p w14:paraId="4D226DB9" w14:textId="77777777" w:rsidR="00E86103" w:rsidRPr="00552E8A" w:rsidRDefault="00E86103" w:rsidP="009D2A26">
      <w:pPr>
        <w:spacing w:after="0" w:line="360" w:lineRule="auto"/>
        <w:rPr>
          <w:rFonts w:asciiTheme="majorBidi" w:hAnsiTheme="majorBidi" w:cstheme="majorBidi"/>
          <w:color w:val="000000"/>
        </w:rPr>
      </w:pPr>
    </w:p>
    <w:p w14:paraId="3CD8242E" w14:textId="5AB07C75" w:rsidR="00E86103" w:rsidRPr="00552E8A" w:rsidRDefault="00E86103" w:rsidP="009D2A26">
      <w:pPr>
        <w:spacing w:after="0" w:line="360" w:lineRule="auto"/>
        <w:rPr>
          <w:rFonts w:asciiTheme="majorBidi" w:hAnsiTheme="majorBidi" w:cstheme="majorBidi"/>
          <w:color w:val="000000"/>
          <w:sz w:val="24"/>
          <w:szCs w:val="24"/>
        </w:rPr>
      </w:pPr>
      <w:r w:rsidRPr="00552E8A">
        <w:rPr>
          <w:rFonts w:asciiTheme="majorBidi" w:hAnsiTheme="majorBidi" w:cstheme="majorBidi"/>
          <w:color w:val="000000"/>
          <w:sz w:val="24"/>
          <w:szCs w:val="24"/>
        </w:rPr>
        <w:t xml:space="preserve">Karlovac, </w:t>
      </w:r>
    </w:p>
    <w:p w14:paraId="673AD455" w14:textId="77777777" w:rsidR="009F02A9" w:rsidRPr="00552E8A" w:rsidRDefault="009F02A9" w:rsidP="009F02A9">
      <w:pPr>
        <w:autoSpaceDE w:val="0"/>
        <w:autoSpaceDN w:val="0"/>
        <w:adjustRightInd w:val="0"/>
        <w:jc w:val="right"/>
        <w:rPr>
          <w:rFonts w:asciiTheme="majorBidi" w:hAnsiTheme="majorBidi" w:cstheme="majorBidi"/>
          <w:b/>
          <w:bCs/>
        </w:rPr>
      </w:pPr>
      <w:r w:rsidRPr="00552E8A">
        <w:rPr>
          <w:rFonts w:asciiTheme="majorBidi" w:hAnsiTheme="majorBidi" w:cstheme="majorBidi"/>
        </w:rPr>
        <w:t xml:space="preserve">                                                                                                                   </w:t>
      </w:r>
      <w:r w:rsidRPr="00552E8A">
        <w:rPr>
          <w:rFonts w:asciiTheme="majorBidi" w:hAnsiTheme="majorBidi" w:cstheme="majorBidi"/>
          <w:b/>
          <w:bCs/>
        </w:rPr>
        <w:t xml:space="preserve">P R I J E D L O G                                                                                                                   </w:t>
      </w:r>
    </w:p>
    <w:p w14:paraId="67B9F306" w14:textId="069FC1E9" w:rsidR="009F02A9" w:rsidRDefault="009F02A9" w:rsidP="009F02A9">
      <w:pPr>
        <w:jc w:val="both"/>
        <w:rPr>
          <w:rFonts w:asciiTheme="majorBidi" w:hAnsiTheme="majorBidi" w:cstheme="majorBidi"/>
        </w:rPr>
      </w:pPr>
      <w:r w:rsidRPr="00552E8A">
        <w:rPr>
          <w:rFonts w:asciiTheme="majorBidi" w:hAnsiTheme="majorBidi" w:cstheme="majorBidi"/>
        </w:rPr>
        <w:tab/>
        <w:t xml:space="preserve">Na temelju članka 35. </w:t>
      </w:r>
      <w:r w:rsidRPr="00552E8A">
        <w:rPr>
          <w:rFonts w:asciiTheme="majorBidi" w:hAnsiTheme="majorBidi" w:cstheme="majorBidi"/>
          <w:i/>
          <w:iCs/>
        </w:rPr>
        <w:t>Zakona o lokalnoj i područnoj (regionalnoj) samoupravi</w:t>
      </w:r>
      <w:r w:rsidRPr="00552E8A">
        <w:rPr>
          <w:rFonts w:asciiTheme="majorBidi" w:hAnsiTheme="majorBidi" w:cstheme="majorBidi"/>
        </w:rPr>
        <w:t xml:space="preserve"> (Narodne novine 33/01, 60/01, 129/05, 109/07, 125/08, 36/09, 150/11, 144/12, 19/13, 137/15, 123/17, 98/19 i 144/20), članka </w:t>
      </w:r>
      <w:r w:rsidR="00552E8A">
        <w:rPr>
          <w:rFonts w:asciiTheme="majorBidi" w:hAnsiTheme="majorBidi" w:cstheme="majorBidi"/>
        </w:rPr>
        <w:t>25. sta</w:t>
      </w:r>
      <w:r w:rsidR="007F6241">
        <w:rPr>
          <w:rFonts w:asciiTheme="majorBidi" w:hAnsiTheme="majorBidi" w:cstheme="majorBidi"/>
        </w:rPr>
        <w:t xml:space="preserve">vak </w:t>
      </w:r>
      <w:r w:rsidR="00FC228A">
        <w:rPr>
          <w:rFonts w:asciiTheme="majorBidi" w:hAnsiTheme="majorBidi" w:cstheme="majorBidi"/>
        </w:rPr>
        <w:t xml:space="preserve">8. </w:t>
      </w:r>
      <w:r w:rsidR="00552E8A" w:rsidRPr="00552E8A">
        <w:rPr>
          <w:rFonts w:asciiTheme="majorBidi" w:hAnsiTheme="majorBidi" w:cstheme="majorBidi"/>
          <w:i/>
          <w:iCs/>
        </w:rPr>
        <w:t>Zakon</w:t>
      </w:r>
      <w:r w:rsidR="00552E8A">
        <w:rPr>
          <w:rFonts w:asciiTheme="majorBidi" w:hAnsiTheme="majorBidi" w:cstheme="majorBidi"/>
          <w:i/>
          <w:iCs/>
        </w:rPr>
        <w:t>a</w:t>
      </w:r>
      <w:r w:rsidR="00552E8A" w:rsidRPr="00552E8A">
        <w:rPr>
          <w:rFonts w:asciiTheme="majorBidi" w:hAnsiTheme="majorBidi" w:cstheme="majorBidi"/>
          <w:i/>
          <w:iCs/>
        </w:rPr>
        <w:t xml:space="preserve"> o turizmu</w:t>
      </w:r>
      <w:r w:rsidR="00552E8A">
        <w:rPr>
          <w:rFonts w:asciiTheme="majorBidi" w:hAnsiTheme="majorBidi" w:cstheme="majorBidi"/>
        </w:rPr>
        <w:t xml:space="preserve"> (Narodne novine 156/23)</w:t>
      </w:r>
      <w:r w:rsidRPr="00552E8A">
        <w:rPr>
          <w:rFonts w:asciiTheme="majorBidi" w:hAnsiTheme="majorBidi" w:cstheme="majorBidi"/>
        </w:rPr>
        <w:t xml:space="preserve"> i čl. 34. i 97. </w:t>
      </w:r>
      <w:r w:rsidRPr="00552E8A">
        <w:rPr>
          <w:rFonts w:asciiTheme="majorBidi" w:hAnsiTheme="majorBidi" w:cstheme="majorBidi"/>
          <w:i/>
          <w:iCs/>
        </w:rPr>
        <w:t>Statuta Grada Karlovca</w:t>
      </w:r>
      <w:r w:rsidRPr="00552E8A">
        <w:rPr>
          <w:rFonts w:asciiTheme="majorBidi" w:hAnsiTheme="majorBidi" w:cstheme="majorBidi"/>
        </w:rPr>
        <w:t xml:space="preserve"> (Glasnik Grada Karlovca br. 7/09, 8/09, 3/13, 6/13, 1/15-pročišćeni tekst, 3/18, 13/18, 6/20, 4/21, 8/21, 09/21 – pročišćeni tekst i 10/22), Gradsko vijeće Grada Karlovca na __. sjednici održanoj dana  __.__. 2025. godine donijelo je </w:t>
      </w:r>
    </w:p>
    <w:p w14:paraId="65539308" w14:textId="561C75FF" w:rsidR="00552E8A" w:rsidRPr="00552E8A" w:rsidRDefault="00552E8A" w:rsidP="00552E8A">
      <w:pPr>
        <w:spacing w:after="0"/>
        <w:jc w:val="center"/>
        <w:rPr>
          <w:rFonts w:asciiTheme="majorBidi" w:hAnsiTheme="majorBidi" w:cstheme="majorBidi"/>
          <w:b/>
          <w:bCs/>
        </w:rPr>
      </w:pPr>
      <w:r w:rsidRPr="00552E8A">
        <w:rPr>
          <w:rFonts w:asciiTheme="majorBidi" w:hAnsiTheme="majorBidi" w:cstheme="majorBidi"/>
          <w:b/>
          <w:bCs/>
        </w:rPr>
        <w:t>ODLUKU</w:t>
      </w:r>
    </w:p>
    <w:p w14:paraId="7E204052" w14:textId="16639110" w:rsidR="00552E8A" w:rsidRDefault="00080EC8" w:rsidP="00552E8A">
      <w:pPr>
        <w:spacing w:after="0"/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o</w:t>
      </w:r>
      <w:r w:rsidR="00552E8A" w:rsidRPr="00552E8A">
        <w:rPr>
          <w:rFonts w:asciiTheme="majorBidi" w:hAnsiTheme="majorBidi" w:cstheme="majorBidi"/>
          <w:b/>
          <w:bCs/>
        </w:rPr>
        <w:t xml:space="preserve"> donošenju </w:t>
      </w:r>
      <w:bookmarkStart w:id="0" w:name="_Hlk216270045"/>
      <w:r w:rsidR="00552E8A">
        <w:rPr>
          <w:rFonts w:asciiTheme="majorBidi" w:hAnsiTheme="majorBidi" w:cstheme="majorBidi"/>
          <w:b/>
          <w:bCs/>
        </w:rPr>
        <w:t>„</w:t>
      </w:r>
      <w:r w:rsidR="00552E8A" w:rsidRPr="00080EC8">
        <w:rPr>
          <w:rFonts w:asciiTheme="majorBidi" w:hAnsiTheme="majorBidi" w:cstheme="majorBidi"/>
          <w:b/>
          <w:bCs/>
          <w:i/>
          <w:iCs/>
        </w:rPr>
        <w:t>Plana upravljanja destinacijom Karlovac 2025. – 2029.</w:t>
      </w:r>
      <w:r w:rsidR="00552E8A">
        <w:rPr>
          <w:rFonts w:asciiTheme="majorBidi" w:hAnsiTheme="majorBidi" w:cstheme="majorBidi"/>
          <w:b/>
          <w:bCs/>
        </w:rPr>
        <w:t>“</w:t>
      </w:r>
    </w:p>
    <w:bookmarkEnd w:id="0"/>
    <w:p w14:paraId="33BBBD3D" w14:textId="77777777" w:rsidR="00552E8A" w:rsidRDefault="00552E8A" w:rsidP="00552E8A">
      <w:pPr>
        <w:spacing w:after="0"/>
        <w:jc w:val="center"/>
        <w:rPr>
          <w:rFonts w:asciiTheme="majorBidi" w:hAnsiTheme="majorBidi" w:cstheme="majorBidi"/>
          <w:b/>
          <w:bCs/>
        </w:rPr>
      </w:pPr>
    </w:p>
    <w:p w14:paraId="7130025C" w14:textId="41B2EF84" w:rsidR="00552E8A" w:rsidRDefault="00552E8A" w:rsidP="00552E8A">
      <w:pPr>
        <w:spacing w:after="0"/>
        <w:jc w:val="center"/>
        <w:rPr>
          <w:rFonts w:asciiTheme="majorBidi" w:hAnsiTheme="majorBidi" w:cstheme="majorBidi"/>
        </w:rPr>
      </w:pPr>
      <w:r w:rsidRPr="00552E8A">
        <w:rPr>
          <w:rFonts w:asciiTheme="majorBidi" w:hAnsiTheme="majorBidi" w:cstheme="majorBidi"/>
        </w:rPr>
        <w:t xml:space="preserve">Članak 1. </w:t>
      </w:r>
    </w:p>
    <w:p w14:paraId="06399C59" w14:textId="77777777" w:rsidR="00552E8A" w:rsidRDefault="00552E8A" w:rsidP="00552E8A">
      <w:pPr>
        <w:spacing w:after="0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ab/>
        <w:t>Donosi se „</w:t>
      </w:r>
      <w:r w:rsidRPr="00080EC8">
        <w:rPr>
          <w:rFonts w:asciiTheme="majorBidi" w:hAnsiTheme="majorBidi" w:cstheme="majorBidi"/>
          <w:i/>
          <w:iCs/>
        </w:rPr>
        <w:t>Plan upravljanja destinacijom Karlovac 2025. – 2029</w:t>
      </w:r>
      <w:r>
        <w:rPr>
          <w:rFonts w:asciiTheme="majorBidi" w:hAnsiTheme="majorBidi" w:cstheme="majorBidi"/>
        </w:rPr>
        <w:t>.“.</w:t>
      </w:r>
    </w:p>
    <w:p w14:paraId="1E816D57" w14:textId="77777777" w:rsidR="00552E8A" w:rsidRDefault="00552E8A" w:rsidP="00552E8A">
      <w:pPr>
        <w:spacing w:after="0"/>
        <w:rPr>
          <w:rFonts w:asciiTheme="majorBidi" w:hAnsiTheme="majorBidi" w:cstheme="majorBidi"/>
        </w:rPr>
      </w:pPr>
    </w:p>
    <w:p w14:paraId="2F3512AA" w14:textId="309AB5F6" w:rsidR="00552E8A" w:rsidRDefault="00552E8A" w:rsidP="00552E8A">
      <w:pPr>
        <w:spacing w:after="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Članak 2. </w:t>
      </w:r>
    </w:p>
    <w:p w14:paraId="48B522F2" w14:textId="385C451D" w:rsidR="00552E8A" w:rsidRDefault="00552E8A" w:rsidP="00552E8A">
      <w:pPr>
        <w:spacing w:after="0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ab/>
        <w:t>„</w:t>
      </w:r>
      <w:r w:rsidRPr="00080EC8">
        <w:rPr>
          <w:rFonts w:asciiTheme="majorBidi" w:hAnsiTheme="majorBidi" w:cstheme="majorBidi"/>
          <w:i/>
          <w:iCs/>
        </w:rPr>
        <w:t>Plan upravljanja destinacijom Karlovac 2025. – 2029</w:t>
      </w:r>
      <w:r>
        <w:rPr>
          <w:rFonts w:asciiTheme="majorBidi" w:hAnsiTheme="majorBidi" w:cstheme="majorBidi"/>
        </w:rPr>
        <w:t xml:space="preserve">.“ čini sastavni dio ove Odluke. </w:t>
      </w:r>
    </w:p>
    <w:p w14:paraId="590F8133" w14:textId="77777777" w:rsidR="00552E8A" w:rsidRDefault="00552E8A" w:rsidP="00552E8A">
      <w:pPr>
        <w:spacing w:after="0"/>
        <w:rPr>
          <w:rFonts w:asciiTheme="majorBidi" w:hAnsiTheme="majorBidi" w:cstheme="majorBidi"/>
        </w:rPr>
      </w:pPr>
    </w:p>
    <w:p w14:paraId="1CEE9CB3" w14:textId="0096CC07" w:rsidR="00552E8A" w:rsidRDefault="00552E8A" w:rsidP="00552E8A">
      <w:pPr>
        <w:spacing w:after="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Članak 3. </w:t>
      </w:r>
    </w:p>
    <w:p w14:paraId="6801E3DB" w14:textId="36E19531" w:rsidR="005C177E" w:rsidRPr="005C177E" w:rsidRDefault="005C177E" w:rsidP="00273CA6">
      <w:pPr>
        <w:numPr>
          <w:ilvl w:val="12"/>
          <w:numId w:val="0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5C177E">
        <w:rPr>
          <w:rFonts w:ascii="Times New Roman" w:hAnsi="Times New Roman"/>
        </w:rPr>
        <w:t xml:space="preserve">Ova Odluka </w:t>
      </w:r>
      <w:r>
        <w:rPr>
          <w:rFonts w:ascii="Times New Roman" w:hAnsi="Times New Roman"/>
        </w:rPr>
        <w:t xml:space="preserve">stupa na snagu osam dana od dana objave u Glasniku </w:t>
      </w:r>
      <w:r w:rsidRPr="005C177E">
        <w:rPr>
          <w:rFonts w:ascii="Times New Roman" w:hAnsi="Times New Roman"/>
        </w:rPr>
        <w:t>Grada Karlovca</w:t>
      </w:r>
      <w:r>
        <w:rPr>
          <w:rFonts w:ascii="Times New Roman" w:hAnsi="Times New Roman"/>
        </w:rPr>
        <w:t>.</w:t>
      </w:r>
    </w:p>
    <w:p w14:paraId="4F40FCE4" w14:textId="447988DA" w:rsidR="00552E8A" w:rsidRDefault="005C177E" w:rsidP="00273CA6">
      <w:pPr>
        <w:numPr>
          <w:ilvl w:val="12"/>
          <w:numId w:val="0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5C177E">
        <w:rPr>
          <w:rFonts w:ascii="Times New Roman" w:hAnsi="Times New Roman"/>
        </w:rPr>
        <w:tab/>
      </w:r>
      <w:bookmarkStart w:id="1" w:name="_Hlk216267078"/>
      <w:r w:rsidR="008106D3">
        <w:rPr>
          <w:rFonts w:ascii="Times New Roman" w:hAnsi="Times New Roman"/>
        </w:rPr>
        <w:t xml:space="preserve">Ova Odluka i </w:t>
      </w:r>
      <w:r>
        <w:rPr>
          <w:rFonts w:ascii="Times New Roman" w:hAnsi="Times New Roman"/>
        </w:rPr>
        <w:t>„</w:t>
      </w:r>
      <w:r w:rsidRPr="00080EC8">
        <w:rPr>
          <w:rFonts w:ascii="Times New Roman" w:hAnsi="Times New Roman"/>
          <w:i/>
          <w:iCs/>
        </w:rPr>
        <w:t>Plan upravljanja destinacijom Karlovac 2025. – 2029</w:t>
      </w:r>
      <w:r>
        <w:rPr>
          <w:rFonts w:ascii="Times New Roman" w:hAnsi="Times New Roman"/>
        </w:rPr>
        <w:t xml:space="preserve">.“ </w:t>
      </w:r>
      <w:bookmarkEnd w:id="1"/>
      <w:r w:rsidR="008106D3">
        <w:rPr>
          <w:rFonts w:ascii="Times New Roman" w:eastAsia="Calibri" w:hAnsi="Times New Roman" w:cs="Times New Roman"/>
        </w:rPr>
        <w:t xml:space="preserve">objaviti će se u Glasniku Grada Karlovca te na </w:t>
      </w:r>
      <w:r w:rsidRPr="005C177E">
        <w:rPr>
          <w:rFonts w:ascii="Times New Roman" w:hAnsi="Times New Roman"/>
        </w:rPr>
        <w:t xml:space="preserve">na </w:t>
      </w:r>
      <w:r w:rsidR="007D19DD">
        <w:rPr>
          <w:rFonts w:ascii="Times New Roman" w:hAnsi="Times New Roman"/>
        </w:rPr>
        <w:t xml:space="preserve">mrežnim </w:t>
      </w:r>
      <w:r w:rsidRPr="005C177E">
        <w:rPr>
          <w:rFonts w:ascii="Times New Roman" w:hAnsi="Times New Roman"/>
        </w:rPr>
        <w:t>stranicam</w:t>
      </w:r>
      <w:r w:rsidR="007D19DD">
        <w:rPr>
          <w:rFonts w:ascii="Times New Roman" w:hAnsi="Times New Roman"/>
        </w:rPr>
        <w:t xml:space="preserve">a </w:t>
      </w:r>
      <w:r w:rsidRPr="005C177E">
        <w:rPr>
          <w:rFonts w:ascii="Times New Roman" w:hAnsi="Times New Roman"/>
        </w:rPr>
        <w:t xml:space="preserve">Grada Karlovca </w:t>
      </w:r>
      <w:hyperlink r:id="rId11" w:history="1">
        <w:r w:rsidRPr="000D2A42">
          <w:rPr>
            <w:rStyle w:val="Hyperlink"/>
            <w:rFonts w:ascii="Times New Roman" w:hAnsi="Times New Roman"/>
          </w:rPr>
          <w:t>www.karlovac.hr</w:t>
        </w:r>
      </w:hyperlink>
      <w:r>
        <w:rPr>
          <w:rFonts w:ascii="Times New Roman" w:hAnsi="Times New Roman"/>
        </w:rPr>
        <w:t xml:space="preserve"> i Turističke zajednice grada Karlovca </w:t>
      </w:r>
      <w:r w:rsidRPr="005C177E">
        <w:rPr>
          <w:rFonts w:ascii="Times New Roman" w:hAnsi="Times New Roman" w:cs="Times New Roman"/>
        </w:rPr>
        <w:t xml:space="preserve"> </w:t>
      </w:r>
      <w:hyperlink r:id="rId12" w:history="1">
        <w:r w:rsidRPr="000D2A42">
          <w:rPr>
            <w:rStyle w:val="Hyperlink"/>
            <w:rFonts w:ascii="Times New Roman" w:hAnsi="Times New Roman" w:cs="Times New Roman"/>
          </w:rPr>
          <w:t>https://visitkarlovac.hr/</w:t>
        </w:r>
      </w:hyperlink>
      <w:r>
        <w:rPr>
          <w:rFonts w:ascii="Times New Roman" w:hAnsi="Times New Roman" w:cs="Times New Roman"/>
        </w:rPr>
        <w:t xml:space="preserve"> .</w:t>
      </w:r>
    </w:p>
    <w:p w14:paraId="53B1D1B9" w14:textId="77777777" w:rsidR="005C177E" w:rsidRDefault="005C177E" w:rsidP="00273CA6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2B2CCF6B" w14:textId="77777777" w:rsidR="005C177E" w:rsidRPr="005C177E" w:rsidRDefault="005C177E" w:rsidP="005C177E">
      <w:pPr>
        <w:ind w:left="4820"/>
        <w:jc w:val="right"/>
        <w:rPr>
          <w:rFonts w:asciiTheme="majorBidi" w:hAnsiTheme="majorBidi" w:cstheme="majorBidi"/>
        </w:rPr>
      </w:pPr>
      <w:r w:rsidRPr="005C177E">
        <w:rPr>
          <w:rFonts w:asciiTheme="majorBidi" w:hAnsiTheme="majorBidi" w:cstheme="majorBidi"/>
        </w:rPr>
        <w:t>PREDSJEDNIK GRADSKOG VIJEĆA:</w:t>
      </w:r>
    </w:p>
    <w:p w14:paraId="263186F6" w14:textId="77777777" w:rsidR="005C177E" w:rsidRDefault="005C177E" w:rsidP="005C177E">
      <w:pPr>
        <w:ind w:left="4820"/>
        <w:jc w:val="center"/>
        <w:rPr>
          <w:rFonts w:asciiTheme="majorBidi" w:hAnsiTheme="majorBidi" w:cstheme="majorBidi"/>
        </w:rPr>
      </w:pPr>
      <w:bookmarkStart w:id="2" w:name="_Hlk201128725"/>
      <w:r w:rsidRPr="005C177E">
        <w:rPr>
          <w:rFonts w:asciiTheme="majorBidi" w:hAnsiTheme="majorBidi" w:cstheme="majorBidi"/>
        </w:rPr>
        <w:t xml:space="preserve">             Mario Jovković mag. psych.</w:t>
      </w:r>
    </w:p>
    <w:p w14:paraId="19C7ED69" w14:textId="77777777" w:rsidR="005C177E" w:rsidRPr="005C177E" w:rsidRDefault="005C177E" w:rsidP="005C177E">
      <w:pPr>
        <w:rPr>
          <w:rFonts w:asciiTheme="majorBidi" w:hAnsiTheme="majorBidi" w:cstheme="majorBidi"/>
        </w:rPr>
      </w:pPr>
    </w:p>
    <w:bookmarkEnd w:id="2"/>
    <w:p w14:paraId="1CC555C2" w14:textId="77777777" w:rsidR="005C177E" w:rsidRPr="005C177E" w:rsidRDefault="005C177E" w:rsidP="005C177E">
      <w:pPr>
        <w:rPr>
          <w:rFonts w:asciiTheme="majorBidi" w:eastAsia="Calibri" w:hAnsiTheme="majorBidi" w:cstheme="majorBidi"/>
          <w:b/>
        </w:rPr>
      </w:pPr>
      <w:r w:rsidRPr="005C177E">
        <w:rPr>
          <w:rFonts w:asciiTheme="majorBidi" w:eastAsia="Calibri" w:hAnsiTheme="majorBidi" w:cstheme="majorBidi"/>
          <w:b/>
        </w:rPr>
        <w:t>Dostaviti:</w:t>
      </w:r>
    </w:p>
    <w:p w14:paraId="5977C2F9" w14:textId="77777777" w:rsidR="005C177E" w:rsidRP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 w:rsidRPr="005C177E">
        <w:rPr>
          <w:rFonts w:asciiTheme="majorBidi" w:eastAsia="Calibri" w:hAnsiTheme="majorBidi" w:cstheme="majorBidi"/>
        </w:rPr>
        <w:t>Upravni odjel za poslove gradonačelnika, ovdje</w:t>
      </w:r>
    </w:p>
    <w:p w14:paraId="627FBFF1" w14:textId="77777777" w:rsidR="005C177E" w:rsidRP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 w:rsidRPr="005C177E">
        <w:rPr>
          <w:rFonts w:asciiTheme="majorBidi" w:eastAsia="Calibri" w:hAnsiTheme="majorBidi" w:cstheme="majorBidi"/>
        </w:rPr>
        <w:t>Upravni odjel za gospodarstvo, razvoj grada i fondove EU, ovdje</w:t>
      </w:r>
    </w:p>
    <w:p w14:paraId="6C8B4A33" w14:textId="77777777" w:rsid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 w:rsidRPr="005C177E">
        <w:rPr>
          <w:rFonts w:asciiTheme="majorBidi" w:eastAsia="Calibri" w:hAnsiTheme="majorBidi" w:cstheme="majorBidi"/>
        </w:rPr>
        <w:t>Predsjednik Gradskog vijeća, ovdje</w:t>
      </w:r>
    </w:p>
    <w:p w14:paraId="717354DD" w14:textId="32B7EF1E" w:rsidR="005C177E" w:rsidRP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>
        <w:rPr>
          <w:rFonts w:asciiTheme="majorBidi" w:eastAsia="Calibri" w:hAnsiTheme="majorBidi" w:cstheme="majorBidi"/>
        </w:rPr>
        <w:t>Turistička zajednica grada Karlovca, Trg bana Petra Zrinskog 3, Karlovac</w:t>
      </w:r>
    </w:p>
    <w:p w14:paraId="36AA6BE8" w14:textId="77777777" w:rsidR="005C177E" w:rsidRP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 w:rsidRPr="005C177E">
        <w:rPr>
          <w:rFonts w:asciiTheme="majorBidi" w:eastAsia="Calibri" w:hAnsiTheme="majorBidi" w:cstheme="majorBidi"/>
        </w:rPr>
        <w:t>Glasnik Grada Karlovca</w:t>
      </w:r>
    </w:p>
    <w:p w14:paraId="1D402FB7" w14:textId="77777777" w:rsidR="005C177E" w:rsidRPr="005C177E" w:rsidRDefault="005C177E" w:rsidP="005C177E">
      <w:pPr>
        <w:numPr>
          <w:ilvl w:val="0"/>
          <w:numId w:val="10"/>
        </w:numPr>
        <w:spacing w:after="0" w:line="240" w:lineRule="auto"/>
        <w:rPr>
          <w:rFonts w:asciiTheme="majorBidi" w:eastAsia="Calibri" w:hAnsiTheme="majorBidi" w:cstheme="majorBidi"/>
        </w:rPr>
      </w:pPr>
      <w:r w:rsidRPr="005C177E">
        <w:rPr>
          <w:rFonts w:asciiTheme="majorBidi" w:eastAsia="Calibri" w:hAnsiTheme="majorBidi" w:cstheme="majorBidi"/>
        </w:rPr>
        <w:t>Pismohrana</w:t>
      </w:r>
    </w:p>
    <w:p w14:paraId="5C15EE9C" w14:textId="77777777" w:rsidR="00273CA6" w:rsidRDefault="00273CA6" w:rsidP="00080EC8">
      <w:pPr>
        <w:jc w:val="center"/>
        <w:rPr>
          <w:rFonts w:asciiTheme="majorBidi" w:eastAsia="Calibri" w:hAnsiTheme="majorBidi" w:cstheme="majorBidi"/>
          <w:b/>
          <w:bCs/>
        </w:rPr>
      </w:pPr>
    </w:p>
    <w:p w14:paraId="4273368E" w14:textId="77BE56D4" w:rsidR="005C177E" w:rsidRDefault="00080EC8" w:rsidP="00080EC8">
      <w:pPr>
        <w:jc w:val="center"/>
        <w:rPr>
          <w:rFonts w:asciiTheme="majorBidi" w:eastAsia="Calibri" w:hAnsiTheme="majorBidi" w:cstheme="majorBidi"/>
          <w:b/>
          <w:bCs/>
        </w:rPr>
      </w:pPr>
      <w:r w:rsidRPr="00080EC8">
        <w:rPr>
          <w:rFonts w:asciiTheme="majorBidi" w:eastAsia="Calibri" w:hAnsiTheme="majorBidi" w:cstheme="majorBidi"/>
          <w:b/>
          <w:bCs/>
        </w:rPr>
        <w:lastRenderedPageBreak/>
        <w:t>Obrazloženje</w:t>
      </w:r>
    </w:p>
    <w:p w14:paraId="2EED186B" w14:textId="6162CD50" w:rsidR="00080EC8" w:rsidRDefault="00080EC8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Theme="majorBidi" w:eastAsia="Calibri" w:hAnsiTheme="majorBidi" w:cstheme="majorBidi"/>
        </w:rPr>
        <w:tab/>
      </w:r>
      <w:r w:rsidRPr="00080EC8">
        <w:rPr>
          <w:rFonts w:asciiTheme="majorBidi" w:eastAsia="Calibri" w:hAnsiTheme="majorBidi" w:cstheme="majorBidi"/>
        </w:rPr>
        <w:t>Turističko vijeće Turističk</w:t>
      </w:r>
      <w:r>
        <w:rPr>
          <w:rFonts w:asciiTheme="majorBidi" w:eastAsia="Calibri" w:hAnsiTheme="majorBidi" w:cstheme="majorBidi"/>
        </w:rPr>
        <w:t>e</w:t>
      </w:r>
      <w:r w:rsidRPr="00080EC8">
        <w:rPr>
          <w:rFonts w:asciiTheme="majorBidi" w:eastAsia="Calibri" w:hAnsiTheme="majorBidi" w:cstheme="majorBidi"/>
        </w:rPr>
        <w:t xml:space="preserve"> zajednic</w:t>
      </w:r>
      <w:r>
        <w:rPr>
          <w:rFonts w:asciiTheme="majorBidi" w:eastAsia="Calibri" w:hAnsiTheme="majorBidi" w:cstheme="majorBidi"/>
        </w:rPr>
        <w:t>e</w:t>
      </w:r>
      <w:r w:rsidRPr="00080EC8">
        <w:rPr>
          <w:rFonts w:asciiTheme="majorBidi" w:eastAsia="Calibri" w:hAnsiTheme="majorBidi" w:cstheme="majorBidi"/>
        </w:rPr>
        <w:t xml:space="preserve"> Grada Karlovca </w:t>
      </w:r>
      <w:r>
        <w:rPr>
          <w:rFonts w:asciiTheme="majorBidi" w:eastAsia="Calibri" w:hAnsiTheme="majorBidi" w:cstheme="majorBidi"/>
        </w:rPr>
        <w:t>dostavilo je Gr</w:t>
      </w:r>
      <w:r w:rsidR="007F6241">
        <w:rPr>
          <w:rFonts w:asciiTheme="majorBidi" w:eastAsia="Calibri" w:hAnsiTheme="majorBidi" w:cstheme="majorBidi"/>
        </w:rPr>
        <w:t xml:space="preserve">adskom vijeću grada </w:t>
      </w:r>
      <w:r>
        <w:rPr>
          <w:rFonts w:asciiTheme="majorBidi" w:eastAsia="Calibri" w:hAnsiTheme="majorBidi" w:cstheme="majorBidi"/>
        </w:rPr>
        <w:t xml:space="preserve"> Karlovca materijal  </w:t>
      </w:r>
      <w:r w:rsidRPr="00080EC8">
        <w:rPr>
          <w:rFonts w:asciiTheme="majorBidi" w:eastAsia="Calibri" w:hAnsiTheme="majorBidi" w:cstheme="majorBidi"/>
          <w:i/>
          <w:iCs/>
        </w:rPr>
        <w:t>Prijedlog</w:t>
      </w:r>
      <w:r>
        <w:rPr>
          <w:rFonts w:asciiTheme="majorBidi" w:eastAsia="Calibri" w:hAnsiTheme="majorBidi" w:cstheme="majorBidi"/>
        </w:rPr>
        <w:t xml:space="preserve"> „</w:t>
      </w:r>
      <w:r w:rsidRPr="00080EC8">
        <w:rPr>
          <w:rFonts w:asciiTheme="majorBidi" w:eastAsia="Calibri" w:hAnsiTheme="majorBidi" w:cstheme="majorBidi"/>
          <w:i/>
          <w:iCs/>
        </w:rPr>
        <w:t xml:space="preserve">Plana upravljanja destinacijom Karlovac </w:t>
      </w:r>
      <w:r w:rsidRPr="00080EC8">
        <w:rPr>
          <w:rFonts w:ascii="Times New Roman" w:hAnsi="Times New Roman"/>
          <w:i/>
          <w:iCs/>
        </w:rPr>
        <w:t>2025. – 2029</w:t>
      </w:r>
      <w:r>
        <w:rPr>
          <w:rFonts w:ascii="Times New Roman" w:hAnsi="Times New Roman"/>
          <w:i/>
          <w:iCs/>
        </w:rPr>
        <w:t>.“</w:t>
      </w:r>
      <w:r w:rsidR="007F6241">
        <w:rPr>
          <w:rFonts w:ascii="Times New Roman" w:hAnsi="Times New Roman"/>
          <w:i/>
          <w:iCs/>
        </w:rPr>
        <w:t xml:space="preserve"> (</w:t>
      </w:r>
      <w:r w:rsidR="007F6241" w:rsidRPr="007F6241">
        <w:rPr>
          <w:rFonts w:ascii="Times New Roman" w:hAnsi="Times New Roman"/>
        </w:rPr>
        <w:t xml:space="preserve">dalje </w:t>
      </w:r>
      <w:r w:rsidR="007F6241">
        <w:rPr>
          <w:rFonts w:ascii="Times New Roman" w:hAnsi="Times New Roman"/>
        </w:rPr>
        <w:t xml:space="preserve">Prijedlog </w:t>
      </w:r>
      <w:r w:rsidR="007F6241" w:rsidRPr="007F6241">
        <w:rPr>
          <w:rFonts w:ascii="Times New Roman" w:hAnsi="Times New Roman"/>
        </w:rPr>
        <w:t>Plan</w:t>
      </w:r>
      <w:r w:rsidR="007F6241">
        <w:rPr>
          <w:rFonts w:ascii="Times New Roman" w:hAnsi="Times New Roman"/>
        </w:rPr>
        <w:t>a</w:t>
      </w:r>
      <w:r w:rsidR="007F6241">
        <w:rPr>
          <w:rFonts w:ascii="Times New Roman" w:hAnsi="Times New Roman"/>
          <w:i/>
          <w:iCs/>
        </w:rPr>
        <w:t xml:space="preserve">) </w:t>
      </w:r>
      <w:r w:rsidRPr="00080EC8">
        <w:rPr>
          <w:rFonts w:ascii="Times New Roman" w:hAnsi="Times New Roman"/>
        </w:rPr>
        <w:t xml:space="preserve">koji sukladno </w:t>
      </w:r>
      <w:r w:rsidRPr="00552E8A">
        <w:rPr>
          <w:rFonts w:asciiTheme="majorBidi" w:hAnsiTheme="majorBidi" w:cstheme="majorBidi"/>
        </w:rPr>
        <w:t>člank</w:t>
      </w:r>
      <w:r>
        <w:rPr>
          <w:rFonts w:asciiTheme="majorBidi" w:hAnsiTheme="majorBidi" w:cstheme="majorBidi"/>
        </w:rPr>
        <w:t>u</w:t>
      </w:r>
      <w:r w:rsidRPr="00552E8A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 xml:space="preserve">25. stavak 8. </w:t>
      </w:r>
      <w:r w:rsidRPr="00552E8A">
        <w:rPr>
          <w:rFonts w:asciiTheme="majorBidi" w:hAnsiTheme="majorBidi" w:cstheme="majorBidi"/>
          <w:i/>
          <w:iCs/>
        </w:rPr>
        <w:t>Zakon</w:t>
      </w:r>
      <w:r>
        <w:rPr>
          <w:rFonts w:asciiTheme="majorBidi" w:hAnsiTheme="majorBidi" w:cstheme="majorBidi"/>
          <w:i/>
          <w:iCs/>
        </w:rPr>
        <w:t>a</w:t>
      </w:r>
      <w:r w:rsidRPr="00552E8A">
        <w:rPr>
          <w:rFonts w:asciiTheme="majorBidi" w:hAnsiTheme="majorBidi" w:cstheme="majorBidi"/>
          <w:i/>
          <w:iCs/>
        </w:rPr>
        <w:t xml:space="preserve"> o turizmu</w:t>
      </w:r>
      <w:r>
        <w:rPr>
          <w:rFonts w:asciiTheme="majorBidi" w:hAnsiTheme="majorBidi" w:cstheme="majorBidi"/>
        </w:rPr>
        <w:t xml:space="preserve"> (</w:t>
      </w:r>
      <w:bookmarkStart w:id="3" w:name="_Hlk216268066"/>
      <w:r>
        <w:rPr>
          <w:rFonts w:asciiTheme="majorBidi" w:hAnsiTheme="majorBidi" w:cstheme="majorBidi"/>
        </w:rPr>
        <w:t>Narodne novine 156/23</w:t>
      </w:r>
      <w:bookmarkEnd w:id="3"/>
      <w:r>
        <w:rPr>
          <w:rFonts w:asciiTheme="majorBidi" w:hAnsiTheme="majorBidi" w:cstheme="majorBidi"/>
        </w:rPr>
        <w:t>)</w:t>
      </w:r>
      <w:r w:rsidRPr="00552E8A">
        <w:rPr>
          <w:rFonts w:asciiTheme="majorBidi" w:hAnsiTheme="majorBidi" w:cstheme="majorBidi"/>
        </w:rPr>
        <w:t xml:space="preserve"> </w:t>
      </w:r>
      <w:r w:rsidRPr="00080EC8">
        <w:rPr>
          <w:rFonts w:ascii="Times New Roman" w:hAnsi="Times New Roman"/>
        </w:rPr>
        <w:t>donosi predstavničko tijelo jedinice lokalne samouprave</w:t>
      </w:r>
      <w:r>
        <w:rPr>
          <w:rFonts w:ascii="Times New Roman" w:hAnsi="Times New Roman"/>
        </w:rPr>
        <w:t xml:space="preserve">. </w:t>
      </w:r>
    </w:p>
    <w:p w14:paraId="7C503FF7" w14:textId="145E36FC" w:rsidR="00273CA6" w:rsidRDefault="00080EC8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Prijedlog </w:t>
      </w:r>
      <w:r w:rsidR="007F6241">
        <w:rPr>
          <w:rFonts w:ascii="Times New Roman" w:hAnsi="Times New Roman"/>
        </w:rPr>
        <w:t xml:space="preserve">Plana </w:t>
      </w:r>
      <w:r>
        <w:rPr>
          <w:rFonts w:ascii="Times New Roman" w:hAnsi="Times New Roman"/>
        </w:rPr>
        <w:t xml:space="preserve">izrađen je u skladu s odredbama </w:t>
      </w:r>
      <w:r w:rsidRPr="00080EC8">
        <w:rPr>
          <w:rFonts w:ascii="Times New Roman" w:hAnsi="Times New Roman"/>
          <w:i/>
          <w:iCs/>
        </w:rPr>
        <w:t>Zakona o turizmu</w:t>
      </w:r>
      <w:r>
        <w:rPr>
          <w:rFonts w:ascii="Times New Roman" w:hAnsi="Times New Roman"/>
        </w:rPr>
        <w:t xml:space="preserve"> (</w:t>
      </w:r>
      <w:r>
        <w:rPr>
          <w:rFonts w:asciiTheme="majorBidi" w:hAnsiTheme="majorBidi" w:cstheme="majorBidi"/>
        </w:rPr>
        <w:t xml:space="preserve">Narodne novine 156/23) </w:t>
      </w:r>
      <w:r>
        <w:rPr>
          <w:rFonts w:ascii="Times New Roman" w:hAnsi="Times New Roman"/>
        </w:rPr>
        <w:t xml:space="preserve">i </w:t>
      </w:r>
      <w:r w:rsidRPr="00080EC8">
        <w:rPr>
          <w:rFonts w:ascii="Times New Roman" w:hAnsi="Times New Roman"/>
          <w:i/>
          <w:iCs/>
        </w:rPr>
        <w:t>Pravilnika o metodologiji izrade plana upravljanja destinaciojm</w:t>
      </w:r>
      <w:r>
        <w:rPr>
          <w:rFonts w:ascii="Times New Roman" w:hAnsi="Times New Roman"/>
        </w:rPr>
        <w:t xml:space="preserve"> (Narodne novine 112/24).</w:t>
      </w:r>
      <w:r w:rsidR="007F6241">
        <w:rPr>
          <w:rFonts w:ascii="Times New Roman" w:hAnsi="Times New Roman"/>
        </w:rPr>
        <w:t xml:space="preserve"> </w:t>
      </w:r>
    </w:p>
    <w:p w14:paraId="48C1D4D7" w14:textId="2910E7A3" w:rsidR="00273CA6" w:rsidRDefault="00273CA6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Plan izrađuje turistička zajednica s ciljem određivanja smjera razvoja destinacije radi poboljšanja iskustva posjetitelja, zaštite prirodnih i kulturnih dobara i dobrobiti lokalne zajednice. </w:t>
      </w:r>
    </w:p>
    <w:p w14:paraId="0E539E89" w14:textId="77777777" w:rsidR="00273CA6" w:rsidRDefault="00273CA6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7F6241">
        <w:rPr>
          <w:rFonts w:ascii="Times New Roman" w:hAnsi="Times New Roman"/>
        </w:rPr>
        <w:t>Za Plan je provedeno Javno savjetovanje u trajanju od 27. listopada do 27. studenog. Na Prijedlog Plana nije pristigla niti jedna primjedba niti prijedlog.</w:t>
      </w:r>
    </w:p>
    <w:p w14:paraId="13484199" w14:textId="713F4897" w:rsidR="007F6241" w:rsidRDefault="00273CA6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7F6241">
        <w:rPr>
          <w:rFonts w:ascii="Times New Roman" w:hAnsi="Times New Roman"/>
        </w:rPr>
        <w:t>P</w:t>
      </w:r>
      <w:r>
        <w:rPr>
          <w:rFonts w:ascii="Times New Roman" w:hAnsi="Times New Roman"/>
        </w:rPr>
        <w:t>rijedlog Plana usvojilo je</w:t>
      </w:r>
      <w:r w:rsidR="007F6241">
        <w:rPr>
          <w:rFonts w:ascii="Times New Roman" w:hAnsi="Times New Roman"/>
        </w:rPr>
        <w:t xml:space="preserve"> Turističko vijeće Turističke zajednice grada Karlovca na svojoj 4. sjednici održanoj 3. prosinca 2025. godine te ga uputilo na usvajanje Gradskom vijeću Grada Karlovca.</w:t>
      </w:r>
    </w:p>
    <w:p w14:paraId="3BAA169B" w14:textId="01523892" w:rsidR="007F6241" w:rsidRDefault="007F6241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Donošenjem ove Odluke omogućuje se provedba Plana čime se stvara okvir za koordinirano djelovanje svih sudionika u turizmu i osigurava transparentno praćenje rezultata. </w:t>
      </w:r>
    </w:p>
    <w:p w14:paraId="1A7AB910" w14:textId="0DF2CA0B" w:rsidR="007F6241" w:rsidRDefault="007F6241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Obzriom na navedeno predlaže se Gradskom vijeću Grada Karlovca donošenje ove Odluke</w:t>
      </w:r>
      <w:r w:rsidR="00273CA6">
        <w:rPr>
          <w:rFonts w:ascii="Times New Roman" w:hAnsi="Times New Roman"/>
        </w:rPr>
        <w:t xml:space="preserve"> i usvajanje Prijedloga Plana</w:t>
      </w:r>
      <w:r>
        <w:rPr>
          <w:rFonts w:ascii="Times New Roman" w:hAnsi="Times New Roman"/>
        </w:rPr>
        <w:t xml:space="preserve">. </w:t>
      </w:r>
    </w:p>
    <w:p w14:paraId="1A28C882" w14:textId="4315E043" w:rsidR="00273CA6" w:rsidRDefault="00273CA6" w:rsidP="00273CA6">
      <w:pPr>
        <w:spacing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Sukladno članku 25. stavak </w:t>
      </w:r>
      <w:r w:rsidR="007D19DD">
        <w:rPr>
          <w:rFonts w:ascii="Times New Roman" w:hAnsi="Times New Roman"/>
        </w:rPr>
        <w:t xml:space="preserve">10. usvojeni Plan se objavljuje u glasilu jedinice lokalne samouprave i na mrežnim stranicama turističke zajednice. </w:t>
      </w:r>
    </w:p>
    <w:p w14:paraId="7F7B1E7B" w14:textId="77777777" w:rsidR="00080EC8" w:rsidRPr="00080EC8" w:rsidRDefault="00080EC8" w:rsidP="00080EC8">
      <w:pPr>
        <w:jc w:val="center"/>
        <w:rPr>
          <w:rFonts w:asciiTheme="majorBidi" w:eastAsia="Calibri" w:hAnsiTheme="majorBidi" w:cstheme="majorBidi"/>
          <w:b/>
          <w:bCs/>
        </w:rPr>
      </w:pPr>
    </w:p>
    <w:p w14:paraId="04D931D1" w14:textId="77777777" w:rsidR="007D19DD" w:rsidRPr="007D19DD" w:rsidRDefault="007D19DD" w:rsidP="007D19DD">
      <w:pPr>
        <w:spacing w:after="0"/>
        <w:ind w:left="3540"/>
        <w:jc w:val="right"/>
        <w:rPr>
          <w:rFonts w:asciiTheme="majorBidi" w:hAnsiTheme="majorBidi" w:cstheme="majorBidi"/>
        </w:rPr>
      </w:pPr>
      <w:r w:rsidRPr="007D19DD">
        <w:rPr>
          <w:rFonts w:asciiTheme="majorBidi" w:hAnsiTheme="majorBidi" w:cstheme="majorBidi"/>
        </w:rPr>
        <w:t xml:space="preserve">Službenik ovlašten za privremeno obavljanje poslova pročelnika u Upravnom odjelu za gospodarstvo, </w:t>
      </w:r>
    </w:p>
    <w:p w14:paraId="712941CD" w14:textId="04FA380D" w:rsidR="007D19DD" w:rsidRPr="007D19DD" w:rsidRDefault="007D19DD" w:rsidP="007D19DD">
      <w:pPr>
        <w:spacing w:after="0"/>
        <w:ind w:left="3540"/>
        <w:jc w:val="right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       </w:t>
      </w:r>
      <w:r w:rsidRPr="007D19DD">
        <w:rPr>
          <w:rFonts w:asciiTheme="majorBidi" w:hAnsiTheme="majorBidi" w:cstheme="majorBidi"/>
        </w:rPr>
        <w:t>razvoj grada i fondove EU:</w:t>
      </w:r>
      <w:r w:rsidRPr="007D19DD">
        <w:rPr>
          <w:rFonts w:asciiTheme="majorBidi" w:hAnsiTheme="majorBidi" w:cstheme="majorBidi"/>
        </w:rPr>
        <w:tab/>
        <w:t xml:space="preserve">                                                                                               </w:t>
      </w:r>
    </w:p>
    <w:p w14:paraId="56CE3C93" w14:textId="77777777" w:rsidR="007D19DD" w:rsidRPr="007D19DD" w:rsidRDefault="007D19DD" w:rsidP="007D19DD">
      <w:pPr>
        <w:spacing w:after="0"/>
        <w:ind w:left="3540"/>
        <w:jc w:val="right"/>
        <w:rPr>
          <w:rFonts w:asciiTheme="majorBidi" w:hAnsiTheme="majorBidi" w:cstheme="majorBidi"/>
        </w:rPr>
      </w:pPr>
    </w:p>
    <w:p w14:paraId="40F6AAD8" w14:textId="77777777" w:rsidR="007D19DD" w:rsidRPr="007D19DD" w:rsidRDefault="007D19DD" w:rsidP="007D19DD">
      <w:pPr>
        <w:spacing w:after="0"/>
        <w:ind w:left="3540"/>
        <w:jc w:val="right"/>
        <w:rPr>
          <w:rFonts w:asciiTheme="majorBidi" w:hAnsiTheme="majorBidi" w:cstheme="majorBidi"/>
        </w:rPr>
      </w:pPr>
      <w:r w:rsidRPr="007D19DD">
        <w:rPr>
          <w:rFonts w:asciiTheme="majorBidi" w:hAnsiTheme="majorBidi" w:cstheme="majorBidi"/>
        </w:rPr>
        <w:t xml:space="preserve">                                Robert Vodopić dipl. oec. </w:t>
      </w:r>
    </w:p>
    <w:p w14:paraId="7FDC46D6" w14:textId="77777777" w:rsidR="00080EC8" w:rsidRPr="007D19DD" w:rsidRDefault="00080EC8" w:rsidP="007D19DD">
      <w:pPr>
        <w:spacing w:after="0"/>
        <w:jc w:val="right"/>
        <w:rPr>
          <w:rFonts w:asciiTheme="majorBidi" w:eastAsia="Calibri" w:hAnsiTheme="majorBidi" w:cstheme="majorBidi"/>
        </w:rPr>
      </w:pPr>
    </w:p>
    <w:p w14:paraId="55E62571" w14:textId="77777777" w:rsidR="00552E8A" w:rsidRPr="007D19DD" w:rsidRDefault="00552E8A" w:rsidP="007D19DD">
      <w:pPr>
        <w:jc w:val="right"/>
        <w:rPr>
          <w:rFonts w:asciiTheme="majorBidi" w:hAnsiTheme="majorBidi" w:cstheme="majorBidi"/>
        </w:rPr>
      </w:pPr>
    </w:p>
    <w:p w14:paraId="4AF0C79C" w14:textId="77777777" w:rsidR="00E86103" w:rsidRPr="007D19DD" w:rsidRDefault="00E86103" w:rsidP="009D2A26">
      <w:pPr>
        <w:spacing w:after="0" w:line="360" w:lineRule="auto"/>
        <w:rPr>
          <w:rFonts w:asciiTheme="majorBidi" w:hAnsiTheme="majorBidi" w:cstheme="majorBidi"/>
          <w:color w:val="000000"/>
          <w:sz w:val="24"/>
          <w:szCs w:val="24"/>
        </w:rPr>
      </w:pPr>
    </w:p>
    <w:p w14:paraId="12268FC7" w14:textId="77777777" w:rsidR="00E86103" w:rsidRPr="007D19DD" w:rsidRDefault="00E86103" w:rsidP="009D2A26">
      <w:pPr>
        <w:spacing w:after="0"/>
        <w:rPr>
          <w:rFonts w:asciiTheme="majorBidi" w:hAnsiTheme="majorBidi" w:cstheme="majorBidi"/>
          <w:color w:val="000000"/>
          <w:sz w:val="24"/>
          <w:szCs w:val="24"/>
        </w:rPr>
      </w:pPr>
    </w:p>
    <w:p w14:paraId="6C66928B" w14:textId="77777777" w:rsidR="00E86103" w:rsidRPr="007D19DD" w:rsidRDefault="00E86103" w:rsidP="009D2A26">
      <w:pPr>
        <w:spacing w:after="0"/>
        <w:rPr>
          <w:rFonts w:asciiTheme="majorBidi" w:hAnsiTheme="majorBidi" w:cstheme="majorBidi"/>
          <w:color w:val="000000"/>
          <w:sz w:val="24"/>
          <w:szCs w:val="24"/>
        </w:rPr>
      </w:pPr>
    </w:p>
    <w:p w14:paraId="7EBFC84D" w14:textId="77777777" w:rsidR="00D753AA" w:rsidRPr="005C177E" w:rsidRDefault="00D753AA" w:rsidP="009D2A26">
      <w:pPr>
        <w:spacing w:after="0"/>
        <w:ind w:firstLine="708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698AC78B" w14:textId="77777777" w:rsidR="00D753AA" w:rsidRPr="005C177E" w:rsidRDefault="00D753AA" w:rsidP="009D2A26">
      <w:pPr>
        <w:spacing w:after="0"/>
        <w:ind w:firstLine="708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32435AB5" w14:textId="77777777" w:rsidR="00E86103" w:rsidRPr="005C177E" w:rsidRDefault="00E86103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5CFB902B" w14:textId="77777777" w:rsidR="00E86103" w:rsidRPr="005C177E" w:rsidRDefault="00E86103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39D6A739" w14:textId="77777777" w:rsidR="00E86103" w:rsidRPr="00552E8A" w:rsidRDefault="00E86103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7ADA1B3B" w14:textId="77777777" w:rsidR="00E86103" w:rsidRDefault="00E86103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0F5DF486" w14:textId="77777777" w:rsidR="00B80871" w:rsidRDefault="00B80871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503A6DAE" w14:textId="77777777" w:rsidR="00B80871" w:rsidRDefault="00B80871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3662883C" w14:textId="77777777" w:rsidR="00B80871" w:rsidRDefault="00B80871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p w14:paraId="199523F5" w14:textId="77777777" w:rsidR="00B80871" w:rsidRDefault="00B80871" w:rsidP="009D2A26">
      <w:pPr>
        <w:spacing w:after="0"/>
        <w:jc w:val="both"/>
        <w:rPr>
          <w:rFonts w:asciiTheme="majorBidi" w:hAnsiTheme="majorBidi" w:cstheme="majorBidi"/>
          <w:color w:val="000000"/>
          <w:sz w:val="24"/>
          <w:szCs w:val="24"/>
        </w:rPr>
      </w:pPr>
    </w:p>
    <w:sectPr w:rsidR="00B80871" w:rsidSect="00080EC8">
      <w:headerReference w:type="first" r:id="rId13"/>
      <w:footerReference w:type="first" r:id="rId14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C02F2F" w14:textId="77777777" w:rsidR="001E4915" w:rsidRDefault="001E4915" w:rsidP="00883CD4">
      <w:pPr>
        <w:spacing w:after="0" w:line="240" w:lineRule="auto"/>
      </w:pPr>
      <w:r>
        <w:separator/>
      </w:r>
    </w:p>
  </w:endnote>
  <w:endnote w:type="continuationSeparator" w:id="0">
    <w:p w14:paraId="30897852" w14:textId="77777777" w:rsidR="001E4915" w:rsidRDefault="001E4915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7B4899" w14:textId="77777777" w:rsidR="00BD568D" w:rsidRDefault="00BD568D" w:rsidP="00BD568D">
    <w:pPr>
      <w:pStyle w:val="Header"/>
    </w:pPr>
  </w:p>
  <w:p w14:paraId="469D0A52" w14:textId="77777777" w:rsidR="00BD568D" w:rsidRDefault="00BD568D" w:rsidP="00BD568D"/>
  <w:p w14:paraId="11A1C57B" w14:textId="77777777" w:rsidR="00047DED" w:rsidRDefault="00047DED" w:rsidP="00047DED">
    <w:pPr>
      <w:pStyle w:val="Head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330370" w14:textId="77777777" w:rsidR="001E4915" w:rsidRDefault="001E4915" w:rsidP="00883CD4">
      <w:pPr>
        <w:spacing w:after="0" w:line="240" w:lineRule="auto"/>
      </w:pPr>
      <w:r>
        <w:separator/>
      </w:r>
    </w:p>
  </w:footnote>
  <w:footnote w:type="continuationSeparator" w:id="0">
    <w:p w14:paraId="5F315CC8" w14:textId="77777777" w:rsidR="001E4915" w:rsidRDefault="001E4915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B94E5B" w:rsidRPr="00B57821" w14:paraId="2C0A26E4" w14:textId="77777777">
      <w:trPr>
        <w:trHeight w:hRule="exact" w:val="1129"/>
      </w:trPr>
      <w:tc>
        <w:tcPr>
          <w:tcW w:w="2874" w:type="dxa"/>
          <w:vAlign w:val="center"/>
        </w:tcPr>
        <w:p w14:paraId="55D8F3D5" w14:textId="77777777" w:rsidR="00B94E5B" w:rsidRPr="00F403FB" w:rsidRDefault="00B94E5B" w:rsidP="00B94E5B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9264" behindDoc="1" locked="0" layoutInCell="1" allowOverlap="1" wp14:anchorId="57B08487" wp14:editId="6E250701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F0F1176" w14:textId="77777777" w:rsidR="00B94E5B" w:rsidRDefault="00B94E5B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001DC8F8" w14:textId="77777777" w:rsidR="00B94E5B" w:rsidRPr="00F403FB" w:rsidRDefault="00B94E5B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1B37131" w14:textId="3C633204" w:rsidR="00B94E5B" w:rsidRPr="00B57821" w:rsidRDefault="00B94E5B" w:rsidP="00B94E5B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B94E5B" w:rsidRPr="00B57821" w14:paraId="083BCD08" w14:textId="77777777">
      <w:trPr>
        <w:trHeight w:val="437"/>
      </w:trPr>
      <w:tc>
        <w:tcPr>
          <w:tcW w:w="2874" w:type="dxa"/>
          <w:vAlign w:val="bottom"/>
        </w:tcPr>
        <w:p w14:paraId="1C82C29E" w14:textId="77777777" w:rsidR="00B94E5B" w:rsidRPr="00F403FB" w:rsidRDefault="00B94E5B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0288" behindDoc="1" locked="0" layoutInCell="1" allowOverlap="0" wp14:anchorId="0F2CBDC5" wp14:editId="4278E424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F70DF85" w14:textId="77777777" w:rsidR="00B94E5B" w:rsidRDefault="00B94E5B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79356BF7" w14:textId="77777777" w:rsidR="00B94E5B" w:rsidRDefault="00B94E5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51AAE"/>
    <w:multiLevelType w:val="hybridMultilevel"/>
    <w:tmpl w:val="FBEC4BE2"/>
    <w:lvl w:ilvl="0" w:tplc="041A000F">
      <w:start w:val="1"/>
      <w:numFmt w:val="decimal"/>
      <w:lvlText w:val="%1."/>
      <w:lvlJc w:val="left"/>
      <w:pPr>
        <w:ind w:left="360" w:hanging="360"/>
      </w:p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>
      <w:start w:val="1"/>
      <w:numFmt w:val="lowerRoman"/>
      <w:lvlText w:val="%3."/>
      <w:lvlJc w:val="right"/>
      <w:pPr>
        <w:ind w:left="1800" w:hanging="180"/>
      </w:pPr>
    </w:lvl>
    <w:lvl w:ilvl="3" w:tplc="041A000F">
      <w:start w:val="1"/>
      <w:numFmt w:val="decimal"/>
      <w:lvlText w:val="%4."/>
      <w:lvlJc w:val="left"/>
      <w:pPr>
        <w:ind w:left="2520" w:hanging="360"/>
      </w:pPr>
    </w:lvl>
    <w:lvl w:ilvl="4" w:tplc="041A0019">
      <w:start w:val="1"/>
      <w:numFmt w:val="lowerLetter"/>
      <w:lvlText w:val="%5."/>
      <w:lvlJc w:val="left"/>
      <w:pPr>
        <w:ind w:left="3240" w:hanging="360"/>
      </w:pPr>
    </w:lvl>
    <w:lvl w:ilvl="5" w:tplc="041A001B">
      <w:start w:val="1"/>
      <w:numFmt w:val="lowerRoman"/>
      <w:lvlText w:val="%6."/>
      <w:lvlJc w:val="right"/>
      <w:pPr>
        <w:ind w:left="3960" w:hanging="180"/>
      </w:pPr>
    </w:lvl>
    <w:lvl w:ilvl="6" w:tplc="041A000F">
      <w:start w:val="1"/>
      <w:numFmt w:val="decimal"/>
      <w:lvlText w:val="%7."/>
      <w:lvlJc w:val="left"/>
      <w:pPr>
        <w:ind w:left="4680" w:hanging="360"/>
      </w:pPr>
    </w:lvl>
    <w:lvl w:ilvl="7" w:tplc="041A0019">
      <w:start w:val="1"/>
      <w:numFmt w:val="lowerLetter"/>
      <w:lvlText w:val="%8."/>
      <w:lvlJc w:val="left"/>
      <w:pPr>
        <w:ind w:left="5400" w:hanging="360"/>
      </w:pPr>
    </w:lvl>
    <w:lvl w:ilvl="8" w:tplc="041A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C81624F"/>
    <w:multiLevelType w:val="hybridMultilevel"/>
    <w:tmpl w:val="EC8A207C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820326"/>
    <w:multiLevelType w:val="hybridMultilevel"/>
    <w:tmpl w:val="08F6437E"/>
    <w:lvl w:ilvl="0" w:tplc="2A624616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8522B06"/>
    <w:multiLevelType w:val="hybridMultilevel"/>
    <w:tmpl w:val="D2C8EDD8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4BC87E4F"/>
    <w:multiLevelType w:val="hybridMultilevel"/>
    <w:tmpl w:val="D72A03A0"/>
    <w:lvl w:ilvl="0" w:tplc="5AA017F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857F1C"/>
    <w:multiLevelType w:val="hybridMultilevel"/>
    <w:tmpl w:val="97483342"/>
    <w:lvl w:ilvl="0" w:tplc="EDB041DA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2810752"/>
    <w:multiLevelType w:val="hybridMultilevel"/>
    <w:tmpl w:val="92F42250"/>
    <w:lvl w:ilvl="0" w:tplc="5AA017F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34443707">
    <w:abstractNumId w:val="7"/>
  </w:num>
  <w:num w:numId="2" w16cid:durableId="1544244609">
    <w:abstractNumId w:val="5"/>
  </w:num>
  <w:num w:numId="3" w16cid:durableId="559289595">
    <w:abstractNumId w:val="3"/>
  </w:num>
  <w:num w:numId="4" w16cid:durableId="366679474">
    <w:abstractNumId w:val="2"/>
  </w:num>
  <w:num w:numId="5" w16cid:durableId="767623645">
    <w:abstractNumId w:val="1"/>
  </w:num>
  <w:num w:numId="6" w16cid:durableId="1348290003">
    <w:abstractNumId w:val="10"/>
  </w:num>
  <w:num w:numId="7" w16cid:durableId="432479192">
    <w:abstractNumId w:val="8"/>
  </w:num>
  <w:num w:numId="8" w16cid:durableId="702248957">
    <w:abstractNumId w:val="4"/>
  </w:num>
  <w:num w:numId="9" w16cid:durableId="598024370">
    <w:abstractNumId w:val="9"/>
  </w:num>
  <w:num w:numId="10" w16cid:durableId="169210657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444543188">
    <w:abstractNumId w:val="6"/>
  </w:num>
  <w:num w:numId="12" w16cid:durableId="17533081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516D4"/>
    <w:rsid w:val="00000F06"/>
    <w:rsid w:val="0000106D"/>
    <w:rsid w:val="00001B78"/>
    <w:rsid w:val="00001C2C"/>
    <w:rsid w:val="00003DD5"/>
    <w:rsid w:val="0000526C"/>
    <w:rsid w:val="000062B6"/>
    <w:rsid w:val="000073AB"/>
    <w:rsid w:val="0001044E"/>
    <w:rsid w:val="000108BC"/>
    <w:rsid w:val="00011283"/>
    <w:rsid w:val="0001214E"/>
    <w:rsid w:val="00017E51"/>
    <w:rsid w:val="00020902"/>
    <w:rsid w:val="000210AE"/>
    <w:rsid w:val="00021331"/>
    <w:rsid w:val="00021B49"/>
    <w:rsid w:val="000239A7"/>
    <w:rsid w:val="0002452F"/>
    <w:rsid w:val="00025B5B"/>
    <w:rsid w:val="00025D18"/>
    <w:rsid w:val="0002738B"/>
    <w:rsid w:val="00027698"/>
    <w:rsid w:val="00030475"/>
    <w:rsid w:val="000310E1"/>
    <w:rsid w:val="0003195C"/>
    <w:rsid w:val="00031B6F"/>
    <w:rsid w:val="00031F68"/>
    <w:rsid w:val="000377C1"/>
    <w:rsid w:val="000378BD"/>
    <w:rsid w:val="00037CE8"/>
    <w:rsid w:val="00037EAA"/>
    <w:rsid w:val="000402DC"/>
    <w:rsid w:val="00040964"/>
    <w:rsid w:val="00042A3A"/>
    <w:rsid w:val="00043319"/>
    <w:rsid w:val="00043939"/>
    <w:rsid w:val="00044E2C"/>
    <w:rsid w:val="00045DE7"/>
    <w:rsid w:val="00046299"/>
    <w:rsid w:val="0004633D"/>
    <w:rsid w:val="00046A23"/>
    <w:rsid w:val="00047116"/>
    <w:rsid w:val="00047DED"/>
    <w:rsid w:val="00050D67"/>
    <w:rsid w:val="000511D1"/>
    <w:rsid w:val="0005219D"/>
    <w:rsid w:val="000526EC"/>
    <w:rsid w:val="000527F9"/>
    <w:rsid w:val="00052F84"/>
    <w:rsid w:val="00053270"/>
    <w:rsid w:val="000546E6"/>
    <w:rsid w:val="000547A0"/>
    <w:rsid w:val="00056186"/>
    <w:rsid w:val="000566A7"/>
    <w:rsid w:val="00056F6A"/>
    <w:rsid w:val="000574BE"/>
    <w:rsid w:val="00057C03"/>
    <w:rsid w:val="00060050"/>
    <w:rsid w:val="00060709"/>
    <w:rsid w:val="00060D9B"/>
    <w:rsid w:val="000610AA"/>
    <w:rsid w:val="000612DB"/>
    <w:rsid w:val="00061B6E"/>
    <w:rsid w:val="00061F7A"/>
    <w:rsid w:val="000622AB"/>
    <w:rsid w:val="00062725"/>
    <w:rsid w:val="00063538"/>
    <w:rsid w:val="00066051"/>
    <w:rsid w:val="00066506"/>
    <w:rsid w:val="000666C2"/>
    <w:rsid w:val="00067B83"/>
    <w:rsid w:val="00067BC5"/>
    <w:rsid w:val="00067E00"/>
    <w:rsid w:val="00071883"/>
    <w:rsid w:val="00072097"/>
    <w:rsid w:val="00072144"/>
    <w:rsid w:val="00072A36"/>
    <w:rsid w:val="00073E5C"/>
    <w:rsid w:val="000741EA"/>
    <w:rsid w:val="000768EA"/>
    <w:rsid w:val="00076925"/>
    <w:rsid w:val="000771EE"/>
    <w:rsid w:val="0007795D"/>
    <w:rsid w:val="00080729"/>
    <w:rsid w:val="000808F0"/>
    <w:rsid w:val="00080AEB"/>
    <w:rsid w:val="00080EC8"/>
    <w:rsid w:val="000811E3"/>
    <w:rsid w:val="00081842"/>
    <w:rsid w:val="0008382D"/>
    <w:rsid w:val="0008509F"/>
    <w:rsid w:val="00085AEA"/>
    <w:rsid w:val="00085C93"/>
    <w:rsid w:val="000861F0"/>
    <w:rsid w:val="000866E4"/>
    <w:rsid w:val="000866F3"/>
    <w:rsid w:val="00086C79"/>
    <w:rsid w:val="0008786F"/>
    <w:rsid w:val="00091E12"/>
    <w:rsid w:val="00093511"/>
    <w:rsid w:val="00093761"/>
    <w:rsid w:val="00093793"/>
    <w:rsid w:val="0009405A"/>
    <w:rsid w:val="00095417"/>
    <w:rsid w:val="000956D3"/>
    <w:rsid w:val="0009653C"/>
    <w:rsid w:val="000977A7"/>
    <w:rsid w:val="000A11CB"/>
    <w:rsid w:val="000A1A03"/>
    <w:rsid w:val="000A55D2"/>
    <w:rsid w:val="000A5B78"/>
    <w:rsid w:val="000A60AB"/>
    <w:rsid w:val="000A62DF"/>
    <w:rsid w:val="000A71D3"/>
    <w:rsid w:val="000B077A"/>
    <w:rsid w:val="000B1E75"/>
    <w:rsid w:val="000B3813"/>
    <w:rsid w:val="000B3ACC"/>
    <w:rsid w:val="000B3C7C"/>
    <w:rsid w:val="000B420D"/>
    <w:rsid w:val="000B4CE8"/>
    <w:rsid w:val="000B5FDC"/>
    <w:rsid w:val="000B6387"/>
    <w:rsid w:val="000B6873"/>
    <w:rsid w:val="000B7ED3"/>
    <w:rsid w:val="000C0199"/>
    <w:rsid w:val="000C2B25"/>
    <w:rsid w:val="000C301F"/>
    <w:rsid w:val="000C3168"/>
    <w:rsid w:val="000C3E6F"/>
    <w:rsid w:val="000C3F74"/>
    <w:rsid w:val="000C43D2"/>
    <w:rsid w:val="000C4AC6"/>
    <w:rsid w:val="000C5C76"/>
    <w:rsid w:val="000D015A"/>
    <w:rsid w:val="000D0726"/>
    <w:rsid w:val="000D0BB5"/>
    <w:rsid w:val="000D11CC"/>
    <w:rsid w:val="000D3659"/>
    <w:rsid w:val="000D36F1"/>
    <w:rsid w:val="000D44F7"/>
    <w:rsid w:val="000D4C62"/>
    <w:rsid w:val="000D642F"/>
    <w:rsid w:val="000D6540"/>
    <w:rsid w:val="000E01D5"/>
    <w:rsid w:val="000E1F99"/>
    <w:rsid w:val="000E32C6"/>
    <w:rsid w:val="000E441B"/>
    <w:rsid w:val="000E4A3A"/>
    <w:rsid w:val="000E67F5"/>
    <w:rsid w:val="000F2F32"/>
    <w:rsid w:val="000F315D"/>
    <w:rsid w:val="000F4243"/>
    <w:rsid w:val="000F5A1A"/>
    <w:rsid w:val="000F6435"/>
    <w:rsid w:val="000F6FEB"/>
    <w:rsid w:val="0010077F"/>
    <w:rsid w:val="00100C1D"/>
    <w:rsid w:val="00101A48"/>
    <w:rsid w:val="001033F2"/>
    <w:rsid w:val="00103BDE"/>
    <w:rsid w:val="00104235"/>
    <w:rsid w:val="001045C5"/>
    <w:rsid w:val="00104623"/>
    <w:rsid w:val="00115AD4"/>
    <w:rsid w:val="00115C68"/>
    <w:rsid w:val="0011603D"/>
    <w:rsid w:val="00117064"/>
    <w:rsid w:val="00120C6E"/>
    <w:rsid w:val="0012246E"/>
    <w:rsid w:val="00123278"/>
    <w:rsid w:val="00123390"/>
    <w:rsid w:val="00123986"/>
    <w:rsid w:val="00124CC4"/>
    <w:rsid w:val="00124F7C"/>
    <w:rsid w:val="00125980"/>
    <w:rsid w:val="001262F3"/>
    <w:rsid w:val="00127891"/>
    <w:rsid w:val="0013447C"/>
    <w:rsid w:val="0013604B"/>
    <w:rsid w:val="0013702A"/>
    <w:rsid w:val="001408FA"/>
    <w:rsid w:val="00140CC8"/>
    <w:rsid w:val="001418B7"/>
    <w:rsid w:val="00142A63"/>
    <w:rsid w:val="0014369C"/>
    <w:rsid w:val="00143E5F"/>
    <w:rsid w:val="00146D2B"/>
    <w:rsid w:val="00146ECC"/>
    <w:rsid w:val="001507E4"/>
    <w:rsid w:val="00150EEA"/>
    <w:rsid w:val="00151F63"/>
    <w:rsid w:val="001524AA"/>
    <w:rsid w:val="00152611"/>
    <w:rsid w:val="00154D4F"/>
    <w:rsid w:val="00155557"/>
    <w:rsid w:val="00155E6E"/>
    <w:rsid w:val="00156135"/>
    <w:rsid w:val="00156503"/>
    <w:rsid w:val="00156849"/>
    <w:rsid w:val="00157F21"/>
    <w:rsid w:val="001612CB"/>
    <w:rsid w:val="00162B97"/>
    <w:rsid w:val="00163074"/>
    <w:rsid w:val="00163A0F"/>
    <w:rsid w:val="00163E03"/>
    <w:rsid w:val="00164623"/>
    <w:rsid w:val="00164A0F"/>
    <w:rsid w:val="00164BB3"/>
    <w:rsid w:val="001667FA"/>
    <w:rsid w:val="00167A54"/>
    <w:rsid w:val="00170290"/>
    <w:rsid w:val="00170A67"/>
    <w:rsid w:val="00171D67"/>
    <w:rsid w:val="00172A5B"/>
    <w:rsid w:val="00172E12"/>
    <w:rsid w:val="00173A75"/>
    <w:rsid w:val="00173FAE"/>
    <w:rsid w:val="00174C1A"/>
    <w:rsid w:val="00174E8C"/>
    <w:rsid w:val="001777CE"/>
    <w:rsid w:val="001800CF"/>
    <w:rsid w:val="00180A11"/>
    <w:rsid w:val="00180D25"/>
    <w:rsid w:val="00180E8F"/>
    <w:rsid w:val="00181B1B"/>
    <w:rsid w:val="00181C9B"/>
    <w:rsid w:val="00183187"/>
    <w:rsid w:val="00186332"/>
    <w:rsid w:val="001874D0"/>
    <w:rsid w:val="0019014A"/>
    <w:rsid w:val="00191636"/>
    <w:rsid w:val="0019233B"/>
    <w:rsid w:val="00192701"/>
    <w:rsid w:val="0019274C"/>
    <w:rsid w:val="00192AE9"/>
    <w:rsid w:val="00192E37"/>
    <w:rsid w:val="00193F4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588"/>
    <w:rsid w:val="001A2793"/>
    <w:rsid w:val="001A2C80"/>
    <w:rsid w:val="001A32D1"/>
    <w:rsid w:val="001A45FC"/>
    <w:rsid w:val="001A5952"/>
    <w:rsid w:val="001A5C8F"/>
    <w:rsid w:val="001A6218"/>
    <w:rsid w:val="001A63E0"/>
    <w:rsid w:val="001A65B3"/>
    <w:rsid w:val="001A7CE7"/>
    <w:rsid w:val="001B067D"/>
    <w:rsid w:val="001B096F"/>
    <w:rsid w:val="001B1594"/>
    <w:rsid w:val="001B1C58"/>
    <w:rsid w:val="001B2A03"/>
    <w:rsid w:val="001B3032"/>
    <w:rsid w:val="001B32B8"/>
    <w:rsid w:val="001B69F9"/>
    <w:rsid w:val="001B7155"/>
    <w:rsid w:val="001C2430"/>
    <w:rsid w:val="001C37C3"/>
    <w:rsid w:val="001C3CEB"/>
    <w:rsid w:val="001C5A5C"/>
    <w:rsid w:val="001C5E26"/>
    <w:rsid w:val="001C6E34"/>
    <w:rsid w:val="001C791C"/>
    <w:rsid w:val="001C7EDE"/>
    <w:rsid w:val="001D136B"/>
    <w:rsid w:val="001D1C1E"/>
    <w:rsid w:val="001D1F3B"/>
    <w:rsid w:val="001D2674"/>
    <w:rsid w:val="001D33B3"/>
    <w:rsid w:val="001D3FD5"/>
    <w:rsid w:val="001D40EE"/>
    <w:rsid w:val="001D43C2"/>
    <w:rsid w:val="001D50CA"/>
    <w:rsid w:val="001D60C3"/>
    <w:rsid w:val="001D625C"/>
    <w:rsid w:val="001D66F3"/>
    <w:rsid w:val="001D6857"/>
    <w:rsid w:val="001E4915"/>
    <w:rsid w:val="001E4940"/>
    <w:rsid w:val="001E51E0"/>
    <w:rsid w:val="001F0C28"/>
    <w:rsid w:val="001F0C86"/>
    <w:rsid w:val="001F1190"/>
    <w:rsid w:val="001F128D"/>
    <w:rsid w:val="001F1766"/>
    <w:rsid w:val="001F2059"/>
    <w:rsid w:val="001F2747"/>
    <w:rsid w:val="001F2759"/>
    <w:rsid w:val="001F2B16"/>
    <w:rsid w:val="001F3266"/>
    <w:rsid w:val="001F412F"/>
    <w:rsid w:val="001F76D3"/>
    <w:rsid w:val="00200FD7"/>
    <w:rsid w:val="00201467"/>
    <w:rsid w:val="00203797"/>
    <w:rsid w:val="00204786"/>
    <w:rsid w:val="00204CEB"/>
    <w:rsid w:val="0020582A"/>
    <w:rsid w:val="00206176"/>
    <w:rsid w:val="00206C55"/>
    <w:rsid w:val="0020756A"/>
    <w:rsid w:val="00210CAA"/>
    <w:rsid w:val="002123A3"/>
    <w:rsid w:val="00214819"/>
    <w:rsid w:val="00216510"/>
    <w:rsid w:val="002165A4"/>
    <w:rsid w:val="00216BB5"/>
    <w:rsid w:val="002213D5"/>
    <w:rsid w:val="002225BC"/>
    <w:rsid w:val="0022298D"/>
    <w:rsid w:val="00223637"/>
    <w:rsid w:val="00224356"/>
    <w:rsid w:val="0022440B"/>
    <w:rsid w:val="00224B1C"/>
    <w:rsid w:val="00224F93"/>
    <w:rsid w:val="002263F8"/>
    <w:rsid w:val="002279D7"/>
    <w:rsid w:val="00231212"/>
    <w:rsid w:val="002319D4"/>
    <w:rsid w:val="00231EF2"/>
    <w:rsid w:val="00232E2E"/>
    <w:rsid w:val="00233E0F"/>
    <w:rsid w:val="00235A71"/>
    <w:rsid w:val="00235CC9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50C"/>
    <w:rsid w:val="00247E28"/>
    <w:rsid w:val="0025249A"/>
    <w:rsid w:val="00252FBC"/>
    <w:rsid w:val="00253B7F"/>
    <w:rsid w:val="00253D28"/>
    <w:rsid w:val="00255417"/>
    <w:rsid w:val="00255AAF"/>
    <w:rsid w:val="00257322"/>
    <w:rsid w:val="0026120A"/>
    <w:rsid w:val="0026129A"/>
    <w:rsid w:val="002614A0"/>
    <w:rsid w:val="002639A1"/>
    <w:rsid w:val="00263C85"/>
    <w:rsid w:val="0026416F"/>
    <w:rsid w:val="0026481C"/>
    <w:rsid w:val="0026507B"/>
    <w:rsid w:val="0026516C"/>
    <w:rsid w:val="00265A46"/>
    <w:rsid w:val="00266812"/>
    <w:rsid w:val="002669EF"/>
    <w:rsid w:val="00266FD7"/>
    <w:rsid w:val="00270AF6"/>
    <w:rsid w:val="00270C26"/>
    <w:rsid w:val="0027107A"/>
    <w:rsid w:val="00271B21"/>
    <w:rsid w:val="0027305E"/>
    <w:rsid w:val="002730C3"/>
    <w:rsid w:val="00273851"/>
    <w:rsid w:val="00273CA6"/>
    <w:rsid w:val="00273E8A"/>
    <w:rsid w:val="00274580"/>
    <w:rsid w:val="00274618"/>
    <w:rsid w:val="002747EE"/>
    <w:rsid w:val="002751D3"/>
    <w:rsid w:val="00276702"/>
    <w:rsid w:val="00276F75"/>
    <w:rsid w:val="0027708D"/>
    <w:rsid w:val="00277109"/>
    <w:rsid w:val="0027789E"/>
    <w:rsid w:val="00277AE8"/>
    <w:rsid w:val="002801AF"/>
    <w:rsid w:val="00280E20"/>
    <w:rsid w:val="0028108A"/>
    <w:rsid w:val="00281B54"/>
    <w:rsid w:val="00282954"/>
    <w:rsid w:val="00282BC2"/>
    <w:rsid w:val="00283A79"/>
    <w:rsid w:val="00283FD3"/>
    <w:rsid w:val="00284CB6"/>
    <w:rsid w:val="0028561F"/>
    <w:rsid w:val="002856CD"/>
    <w:rsid w:val="00286084"/>
    <w:rsid w:val="00286B86"/>
    <w:rsid w:val="00290644"/>
    <w:rsid w:val="0029144A"/>
    <w:rsid w:val="00291948"/>
    <w:rsid w:val="00291EA2"/>
    <w:rsid w:val="00294A3B"/>
    <w:rsid w:val="00294C2F"/>
    <w:rsid w:val="00294F04"/>
    <w:rsid w:val="00295006"/>
    <w:rsid w:val="002961BB"/>
    <w:rsid w:val="00296607"/>
    <w:rsid w:val="00296D1F"/>
    <w:rsid w:val="00297174"/>
    <w:rsid w:val="00297418"/>
    <w:rsid w:val="002A01FE"/>
    <w:rsid w:val="002A0C8E"/>
    <w:rsid w:val="002A108E"/>
    <w:rsid w:val="002A24DE"/>
    <w:rsid w:val="002A25E5"/>
    <w:rsid w:val="002A34A3"/>
    <w:rsid w:val="002A37BB"/>
    <w:rsid w:val="002A53E8"/>
    <w:rsid w:val="002A5D9B"/>
    <w:rsid w:val="002B0E66"/>
    <w:rsid w:val="002B1E21"/>
    <w:rsid w:val="002B2DCC"/>
    <w:rsid w:val="002B34E3"/>
    <w:rsid w:val="002B38B0"/>
    <w:rsid w:val="002B3B44"/>
    <w:rsid w:val="002B4367"/>
    <w:rsid w:val="002B476A"/>
    <w:rsid w:val="002B66E3"/>
    <w:rsid w:val="002C035E"/>
    <w:rsid w:val="002C11D9"/>
    <w:rsid w:val="002C2531"/>
    <w:rsid w:val="002C3D95"/>
    <w:rsid w:val="002C5A00"/>
    <w:rsid w:val="002C6129"/>
    <w:rsid w:val="002C661F"/>
    <w:rsid w:val="002D022E"/>
    <w:rsid w:val="002D0AFE"/>
    <w:rsid w:val="002D0E05"/>
    <w:rsid w:val="002D0E0B"/>
    <w:rsid w:val="002D17FD"/>
    <w:rsid w:val="002D1C56"/>
    <w:rsid w:val="002D1DEA"/>
    <w:rsid w:val="002D229A"/>
    <w:rsid w:val="002D3B85"/>
    <w:rsid w:val="002D4BF0"/>
    <w:rsid w:val="002D5759"/>
    <w:rsid w:val="002E1EF5"/>
    <w:rsid w:val="002E38A0"/>
    <w:rsid w:val="002E4252"/>
    <w:rsid w:val="002E4EFA"/>
    <w:rsid w:val="002E630E"/>
    <w:rsid w:val="002E7D62"/>
    <w:rsid w:val="002F0B5B"/>
    <w:rsid w:val="002F18DF"/>
    <w:rsid w:val="002F294E"/>
    <w:rsid w:val="002F2C9F"/>
    <w:rsid w:val="002F2E9E"/>
    <w:rsid w:val="002F393D"/>
    <w:rsid w:val="002F3997"/>
    <w:rsid w:val="002F44D4"/>
    <w:rsid w:val="002F4E94"/>
    <w:rsid w:val="002F5400"/>
    <w:rsid w:val="002F57D5"/>
    <w:rsid w:val="002F5FF7"/>
    <w:rsid w:val="003011AB"/>
    <w:rsid w:val="00301CD0"/>
    <w:rsid w:val="0030378E"/>
    <w:rsid w:val="003054B9"/>
    <w:rsid w:val="00305A2D"/>
    <w:rsid w:val="00307B51"/>
    <w:rsid w:val="003114FE"/>
    <w:rsid w:val="00311783"/>
    <w:rsid w:val="0031184F"/>
    <w:rsid w:val="00311EDD"/>
    <w:rsid w:val="003121A7"/>
    <w:rsid w:val="00312390"/>
    <w:rsid w:val="0031249B"/>
    <w:rsid w:val="00312EF3"/>
    <w:rsid w:val="0031421B"/>
    <w:rsid w:val="003146A2"/>
    <w:rsid w:val="00314DC0"/>
    <w:rsid w:val="00316D86"/>
    <w:rsid w:val="00316DBE"/>
    <w:rsid w:val="003170A1"/>
    <w:rsid w:val="0031752F"/>
    <w:rsid w:val="003178D1"/>
    <w:rsid w:val="003203B2"/>
    <w:rsid w:val="003204C1"/>
    <w:rsid w:val="00321EFB"/>
    <w:rsid w:val="00322C62"/>
    <w:rsid w:val="00322F75"/>
    <w:rsid w:val="00326DD7"/>
    <w:rsid w:val="00326F99"/>
    <w:rsid w:val="00327A63"/>
    <w:rsid w:val="00327E57"/>
    <w:rsid w:val="00331148"/>
    <w:rsid w:val="00331277"/>
    <w:rsid w:val="00332BF1"/>
    <w:rsid w:val="00333688"/>
    <w:rsid w:val="0033371E"/>
    <w:rsid w:val="00335375"/>
    <w:rsid w:val="00335F37"/>
    <w:rsid w:val="003366BB"/>
    <w:rsid w:val="003377D5"/>
    <w:rsid w:val="00337D13"/>
    <w:rsid w:val="00340A78"/>
    <w:rsid w:val="0034296D"/>
    <w:rsid w:val="00342C02"/>
    <w:rsid w:val="00343231"/>
    <w:rsid w:val="00343B0B"/>
    <w:rsid w:val="00344608"/>
    <w:rsid w:val="00344736"/>
    <w:rsid w:val="003452C9"/>
    <w:rsid w:val="00345CD0"/>
    <w:rsid w:val="00347032"/>
    <w:rsid w:val="00347817"/>
    <w:rsid w:val="003513C9"/>
    <w:rsid w:val="00352845"/>
    <w:rsid w:val="00353C0F"/>
    <w:rsid w:val="00353DF5"/>
    <w:rsid w:val="00355ECD"/>
    <w:rsid w:val="00357DF3"/>
    <w:rsid w:val="00361BD8"/>
    <w:rsid w:val="0036221B"/>
    <w:rsid w:val="00362B78"/>
    <w:rsid w:val="003639AF"/>
    <w:rsid w:val="00363CE1"/>
    <w:rsid w:val="003655C2"/>
    <w:rsid w:val="00365D20"/>
    <w:rsid w:val="00366599"/>
    <w:rsid w:val="00367D12"/>
    <w:rsid w:val="00371A12"/>
    <w:rsid w:val="00372C69"/>
    <w:rsid w:val="00373F56"/>
    <w:rsid w:val="00375655"/>
    <w:rsid w:val="003771C3"/>
    <w:rsid w:val="00380CE2"/>
    <w:rsid w:val="00381914"/>
    <w:rsid w:val="00382033"/>
    <w:rsid w:val="0038312C"/>
    <w:rsid w:val="003844ED"/>
    <w:rsid w:val="00384901"/>
    <w:rsid w:val="00385DF1"/>
    <w:rsid w:val="00386B05"/>
    <w:rsid w:val="00386BF0"/>
    <w:rsid w:val="003873EE"/>
    <w:rsid w:val="003909B3"/>
    <w:rsid w:val="00391FDE"/>
    <w:rsid w:val="00393BEE"/>
    <w:rsid w:val="003948AD"/>
    <w:rsid w:val="003948C1"/>
    <w:rsid w:val="00394A48"/>
    <w:rsid w:val="0039510B"/>
    <w:rsid w:val="00395482"/>
    <w:rsid w:val="003975C8"/>
    <w:rsid w:val="003A03C1"/>
    <w:rsid w:val="003A2FEB"/>
    <w:rsid w:val="003A39A4"/>
    <w:rsid w:val="003A45F3"/>
    <w:rsid w:val="003A4DE4"/>
    <w:rsid w:val="003B0DC7"/>
    <w:rsid w:val="003B27C1"/>
    <w:rsid w:val="003B28F4"/>
    <w:rsid w:val="003B3E14"/>
    <w:rsid w:val="003B7024"/>
    <w:rsid w:val="003B7FDB"/>
    <w:rsid w:val="003C2D7A"/>
    <w:rsid w:val="003C39FB"/>
    <w:rsid w:val="003C435F"/>
    <w:rsid w:val="003C5586"/>
    <w:rsid w:val="003C6406"/>
    <w:rsid w:val="003C6B04"/>
    <w:rsid w:val="003C7EF7"/>
    <w:rsid w:val="003D0433"/>
    <w:rsid w:val="003D1178"/>
    <w:rsid w:val="003D26E4"/>
    <w:rsid w:val="003D3B8E"/>
    <w:rsid w:val="003D4AAC"/>
    <w:rsid w:val="003D4DD8"/>
    <w:rsid w:val="003D5B7F"/>
    <w:rsid w:val="003D6F9C"/>
    <w:rsid w:val="003D7890"/>
    <w:rsid w:val="003E0176"/>
    <w:rsid w:val="003E357C"/>
    <w:rsid w:val="003E3958"/>
    <w:rsid w:val="003E423A"/>
    <w:rsid w:val="003E5A45"/>
    <w:rsid w:val="003E711F"/>
    <w:rsid w:val="003F0169"/>
    <w:rsid w:val="003F092F"/>
    <w:rsid w:val="003F0D01"/>
    <w:rsid w:val="003F14C4"/>
    <w:rsid w:val="003F14F4"/>
    <w:rsid w:val="003F2CD3"/>
    <w:rsid w:val="003F484B"/>
    <w:rsid w:val="003F5207"/>
    <w:rsid w:val="003F52D7"/>
    <w:rsid w:val="003F5B7E"/>
    <w:rsid w:val="003F6053"/>
    <w:rsid w:val="003F7A4E"/>
    <w:rsid w:val="00402234"/>
    <w:rsid w:val="0040275D"/>
    <w:rsid w:val="00402D16"/>
    <w:rsid w:val="00403D71"/>
    <w:rsid w:val="00404077"/>
    <w:rsid w:val="0040421F"/>
    <w:rsid w:val="00404A0E"/>
    <w:rsid w:val="004056CF"/>
    <w:rsid w:val="0040581A"/>
    <w:rsid w:val="00407E00"/>
    <w:rsid w:val="0041103B"/>
    <w:rsid w:val="00411319"/>
    <w:rsid w:val="00413411"/>
    <w:rsid w:val="00413684"/>
    <w:rsid w:val="00413FA9"/>
    <w:rsid w:val="00415379"/>
    <w:rsid w:val="0041595B"/>
    <w:rsid w:val="00416A9F"/>
    <w:rsid w:val="00416B59"/>
    <w:rsid w:val="00417687"/>
    <w:rsid w:val="00420A60"/>
    <w:rsid w:val="00421770"/>
    <w:rsid w:val="004229AA"/>
    <w:rsid w:val="00422BCC"/>
    <w:rsid w:val="00422FF6"/>
    <w:rsid w:val="00423C2E"/>
    <w:rsid w:val="00424AE4"/>
    <w:rsid w:val="0042599D"/>
    <w:rsid w:val="00425E1B"/>
    <w:rsid w:val="00425E68"/>
    <w:rsid w:val="00426D9A"/>
    <w:rsid w:val="004271A4"/>
    <w:rsid w:val="00433CBD"/>
    <w:rsid w:val="0043460E"/>
    <w:rsid w:val="004347B3"/>
    <w:rsid w:val="00436015"/>
    <w:rsid w:val="004361B4"/>
    <w:rsid w:val="00436311"/>
    <w:rsid w:val="004368EC"/>
    <w:rsid w:val="00436A4D"/>
    <w:rsid w:val="00437096"/>
    <w:rsid w:val="004371D6"/>
    <w:rsid w:val="00440343"/>
    <w:rsid w:val="00442728"/>
    <w:rsid w:val="00442F5F"/>
    <w:rsid w:val="00443FDE"/>
    <w:rsid w:val="00445187"/>
    <w:rsid w:val="004454E1"/>
    <w:rsid w:val="00451B17"/>
    <w:rsid w:val="0045223F"/>
    <w:rsid w:val="00455393"/>
    <w:rsid w:val="00455E17"/>
    <w:rsid w:val="00456DA1"/>
    <w:rsid w:val="00457299"/>
    <w:rsid w:val="004572B2"/>
    <w:rsid w:val="00457BD4"/>
    <w:rsid w:val="00460260"/>
    <w:rsid w:val="00462101"/>
    <w:rsid w:val="00464FA7"/>
    <w:rsid w:val="00466272"/>
    <w:rsid w:val="004676E8"/>
    <w:rsid w:val="00470F69"/>
    <w:rsid w:val="00470FCA"/>
    <w:rsid w:val="004758F3"/>
    <w:rsid w:val="00477FEC"/>
    <w:rsid w:val="004800D3"/>
    <w:rsid w:val="00480BB0"/>
    <w:rsid w:val="00481D7E"/>
    <w:rsid w:val="00482B2F"/>
    <w:rsid w:val="004831D8"/>
    <w:rsid w:val="00483493"/>
    <w:rsid w:val="00483A77"/>
    <w:rsid w:val="00483C9A"/>
    <w:rsid w:val="00483F1D"/>
    <w:rsid w:val="0048429F"/>
    <w:rsid w:val="00484A07"/>
    <w:rsid w:val="00484E3C"/>
    <w:rsid w:val="00486AC8"/>
    <w:rsid w:val="00487AB0"/>
    <w:rsid w:val="004922D7"/>
    <w:rsid w:val="00493320"/>
    <w:rsid w:val="0049372D"/>
    <w:rsid w:val="00494B19"/>
    <w:rsid w:val="004957C7"/>
    <w:rsid w:val="00495FF2"/>
    <w:rsid w:val="00496455"/>
    <w:rsid w:val="00496DFB"/>
    <w:rsid w:val="00496F4A"/>
    <w:rsid w:val="004A0670"/>
    <w:rsid w:val="004A076B"/>
    <w:rsid w:val="004A2F5A"/>
    <w:rsid w:val="004A3EBF"/>
    <w:rsid w:val="004A54CA"/>
    <w:rsid w:val="004A6EA8"/>
    <w:rsid w:val="004B0372"/>
    <w:rsid w:val="004B047A"/>
    <w:rsid w:val="004B0AD0"/>
    <w:rsid w:val="004B133F"/>
    <w:rsid w:val="004B1E3C"/>
    <w:rsid w:val="004B250D"/>
    <w:rsid w:val="004B552C"/>
    <w:rsid w:val="004B7532"/>
    <w:rsid w:val="004C1336"/>
    <w:rsid w:val="004C1DB6"/>
    <w:rsid w:val="004C43D3"/>
    <w:rsid w:val="004C4A74"/>
    <w:rsid w:val="004C4FFA"/>
    <w:rsid w:val="004C60C7"/>
    <w:rsid w:val="004C619B"/>
    <w:rsid w:val="004C7179"/>
    <w:rsid w:val="004C746F"/>
    <w:rsid w:val="004D1971"/>
    <w:rsid w:val="004D3160"/>
    <w:rsid w:val="004D438D"/>
    <w:rsid w:val="004D4A2E"/>
    <w:rsid w:val="004D6B96"/>
    <w:rsid w:val="004E0DD1"/>
    <w:rsid w:val="004E18F2"/>
    <w:rsid w:val="004E2370"/>
    <w:rsid w:val="004E409F"/>
    <w:rsid w:val="004E5B76"/>
    <w:rsid w:val="004E5F25"/>
    <w:rsid w:val="004E68F4"/>
    <w:rsid w:val="004E7C19"/>
    <w:rsid w:val="004F1314"/>
    <w:rsid w:val="004F32F6"/>
    <w:rsid w:val="004F4BFE"/>
    <w:rsid w:val="004F4F22"/>
    <w:rsid w:val="004F5DDD"/>
    <w:rsid w:val="004F5E82"/>
    <w:rsid w:val="004F62AB"/>
    <w:rsid w:val="004F6F95"/>
    <w:rsid w:val="004F74FD"/>
    <w:rsid w:val="004F75E9"/>
    <w:rsid w:val="00500256"/>
    <w:rsid w:val="0050052E"/>
    <w:rsid w:val="00500F6C"/>
    <w:rsid w:val="0050135D"/>
    <w:rsid w:val="00501D23"/>
    <w:rsid w:val="00501DAB"/>
    <w:rsid w:val="0050263E"/>
    <w:rsid w:val="00502996"/>
    <w:rsid w:val="00502C04"/>
    <w:rsid w:val="0050345D"/>
    <w:rsid w:val="00506ADF"/>
    <w:rsid w:val="00506C60"/>
    <w:rsid w:val="00507F3E"/>
    <w:rsid w:val="005116B5"/>
    <w:rsid w:val="00511C34"/>
    <w:rsid w:val="00514533"/>
    <w:rsid w:val="00514666"/>
    <w:rsid w:val="0051483F"/>
    <w:rsid w:val="00514E99"/>
    <w:rsid w:val="0051595D"/>
    <w:rsid w:val="005159D0"/>
    <w:rsid w:val="00515A0F"/>
    <w:rsid w:val="0051613B"/>
    <w:rsid w:val="0051785A"/>
    <w:rsid w:val="005204FE"/>
    <w:rsid w:val="0052172A"/>
    <w:rsid w:val="00522A2F"/>
    <w:rsid w:val="00522A5A"/>
    <w:rsid w:val="00523926"/>
    <w:rsid w:val="005272FE"/>
    <w:rsid w:val="00527FA2"/>
    <w:rsid w:val="005301CA"/>
    <w:rsid w:val="00531571"/>
    <w:rsid w:val="0053290B"/>
    <w:rsid w:val="00532A10"/>
    <w:rsid w:val="00533259"/>
    <w:rsid w:val="005332C8"/>
    <w:rsid w:val="00534321"/>
    <w:rsid w:val="00535F40"/>
    <w:rsid w:val="005372E6"/>
    <w:rsid w:val="00540FC5"/>
    <w:rsid w:val="005418F8"/>
    <w:rsid w:val="00542CDF"/>
    <w:rsid w:val="00543F02"/>
    <w:rsid w:val="005449C9"/>
    <w:rsid w:val="00544C1A"/>
    <w:rsid w:val="00545144"/>
    <w:rsid w:val="005455AE"/>
    <w:rsid w:val="00545A1A"/>
    <w:rsid w:val="00545F53"/>
    <w:rsid w:val="00545FC2"/>
    <w:rsid w:val="00546872"/>
    <w:rsid w:val="00546FD3"/>
    <w:rsid w:val="00547A2B"/>
    <w:rsid w:val="00547E05"/>
    <w:rsid w:val="005514AA"/>
    <w:rsid w:val="005525A7"/>
    <w:rsid w:val="00552E8A"/>
    <w:rsid w:val="00555C11"/>
    <w:rsid w:val="005565D2"/>
    <w:rsid w:val="005569FB"/>
    <w:rsid w:val="00557C0C"/>
    <w:rsid w:val="00557FAF"/>
    <w:rsid w:val="00561389"/>
    <w:rsid w:val="005613F6"/>
    <w:rsid w:val="0056396F"/>
    <w:rsid w:val="00564D9D"/>
    <w:rsid w:val="005650CD"/>
    <w:rsid w:val="005658E1"/>
    <w:rsid w:val="00565C8A"/>
    <w:rsid w:val="00566089"/>
    <w:rsid w:val="00566CE0"/>
    <w:rsid w:val="00566CE2"/>
    <w:rsid w:val="00567FF7"/>
    <w:rsid w:val="00570572"/>
    <w:rsid w:val="00570B5F"/>
    <w:rsid w:val="0057158B"/>
    <w:rsid w:val="005732DC"/>
    <w:rsid w:val="00573883"/>
    <w:rsid w:val="00573E72"/>
    <w:rsid w:val="0057466A"/>
    <w:rsid w:val="00574F8D"/>
    <w:rsid w:val="00575312"/>
    <w:rsid w:val="00577CF8"/>
    <w:rsid w:val="00580066"/>
    <w:rsid w:val="00580CD3"/>
    <w:rsid w:val="0058126F"/>
    <w:rsid w:val="00581AF0"/>
    <w:rsid w:val="00581B32"/>
    <w:rsid w:val="00581F86"/>
    <w:rsid w:val="00582C40"/>
    <w:rsid w:val="00582C7A"/>
    <w:rsid w:val="005836A8"/>
    <w:rsid w:val="0058374B"/>
    <w:rsid w:val="00583856"/>
    <w:rsid w:val="00585BE7"/>
    <w:rsid w:val="00585FFF"/>
    <w:rsid w:val="00586C4D"/>
    <w:rsid w:val="005873CC"/>
    <w:rsid w:val="005904F2"/>
    <w:rsid w:val="00590BBB"/>
    <w:rsid w:val="005911F1"/>
    <w:rsid w:val="0059208E"/>
    <w:rsid w:val="00592658"/>
    <w:rsid w:val="00593914"/>
    <w:rsid w:val="00593C92"/>
    <w:rsid w:val="005947D7"/>
    <w:rsid w:val="005950AE"/>
    <w:rsid w:val="0059712A"/>
    <w:rsid w:val="00597789"/>
    <w:rsid w:val="005A04AD"/>
    <w:rsid w:val="005A0ED0"/>
    <w:rsid w:val="005A12FD"/>
    <w:rsid w:val="005A2001"/>
    <w:rsid w:val="005A25DE"/>
    <w:rsid w:val="005A2A68"/>
    <w:rsid w:val="005A3212"/>
    <w:rsid w:val="005A36AD"/>
    <w:rsid w:val="005A3C18"/>
    <w:rsid w:val="005A4525"/>
    <w:rsid w:val="005B0D5A"/>
    <w:rsid w:val="005B10AC"/>
    <w:rsid w:val="005B1302"/>
    <w:rsid w:val="005B19A1"/>
    <w:rsid w:val="005B1BBC"/>
    <w:rsid w:val="005B3E08"/>
    <w:rsid w:val="005B53A3"/>
    <w:rsid w:val="005B75B5"/>
    <w:rsid w:val="005C0D09"/>
    <w:rsid w:val="005C0D41"/>
    <w:rsid w:val="005C177E"/>
    <w:rsid w:val="005C2867"/>
    <w:rsid w:val="005C39B4"/>
    <w:rsid w:val="005C491B"/>
    <w:rsid w:val="005C5AD1"/>
    <w:rsid w:val="005C6585"/>
    <w:rsid w:val="005C6C2D"/>
    <w:rsid w:val="005C6D02"/>
    <w:rsid w:val="005C7729"/>
    <w:rsid w:val="005D0639"/>
    <w:rsid w:val="005D0BC1"/>
    <w:rsid w:val="005D1CA9"/>
    <w:rsid w:val="005D246D"/>
    <w:rsid w:val="005D4346"/>
    <w:rsid w:val="005D460F"/>
    <w:rsid w:val="005D5108"/>
    <w:rsid w:val="005D5E01"/>
    <w:rsid w:val="005D6A2A"/>
    <w:rsid w:val="005D71A9"/>
    <w:rsid w:val="005D7C2F"/>
    <w:rsid w:val="005E0457"/>
    <w:rsid w:val="005E1605"/>
    <w:rsid w:val="005E1CC5"/>
    <w:rsid w:val="005E3438"/>
    <w:rsid w:val="005E3F91"/>
    <w:rsid w:val="005E465C"/>
    <w:rsid w:val="005E6783"/>
    <w:rsid w:val="005E6FB1"/>
    <w:rsid w:val="005F055B"/>
    <w:rsid w:val="005F0A1F"/>
    <w:rsid w:val="005F0B6F"/>
    <w:rsid w:val="005F1216"/>
    <w:rsid w:val="005F16BA"/>
    <w:rsid w:val="005F1726"/>
    <w:rsid w:val="005F2029"/>
    <w:rsid w:val="005F3C97"/>
    <w:rsid w:val="005F3F2B"/>
    <w:rsid w:val="005F40B6"/>
    <w:rsid w:val="005F4766"/>
    <w:rsid w:val="005F4EB6"/>
    <w:rsid w:val="005F655D"/>
    <w:rsid w:val="005F6992"/>
    <w:rsid w:val="005F70C2"/>
    <w:rsid w:val="005F7578"/>
    <w:rsid w:val="00600971"/>
    <w:rsid w:val="00601328"/>
    <w:rsid w:val="0060336E"/>
    <w:rsid w:val="00603676"/>
    <w:rsid w:val="006036BB"/>
    <w:rsid w:val="006048B3"/>
    <w:rsid w:val="006064F4"/>
    <w:rsid w:val="00606719"/>
    <w:rsid w:val="00607BA0"/>
    <w:rsid w:val="00607C66"/>
    <w:rsid w:val="006104C0"/>
    <w:rsid w:val="0061178D"/>
    <w:rsid w:val="00613614"/>
    <w:rsid w:val="00613BE7"/>
    <w:rsid w:val="006140B3"/>
    <w:rsid w:val="00614898"/>
    <w:rsid w:val="00614C0F"/>
    <w:rsid w:val="00614EAE"/>
    <w:rsid w:val="00615BF1"/>
    <w:rsid w:val="00616BC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FF9"/>
    <w:rsid w:val="006276BA"/>
    <w:rsid w:val="00627712"/>
    <w:rsid w:val="00631C41"/>
    <w:rsid w:val="00631D32"/>
    <w:rsid w:val="006326EA"/>
    <w:rsid w:val="00632961"/>
    <w:rsid w:val="006346E6"/>
    <w:rsid w:val="0063591C"/>
    <w:rsid w:val="0063630F"/>
    <w:rsid w:val="0063685D"/>
    <w:rsid w:val="00641934"/>
    <w:rsid w:val="00642278"/>
    <w:rsid w:val="006425A8"/>
    <w:rsid w:val="00643D53"/>
    <w:rsid w:val="00644E16"/>
    <w:rsid w:val="00644F48"/>
    <w:rsid w:val="006468DC"/>
    <w:rsid w:val="00646D7D"/>
    <w:rsid w:val="00647443"/>
    <w:rsid w:val="00647579"/>
    <w:rsid w:val="006477F0"/>
    <w:rsid w:val="00647BB6"/>
    <w:rsid w:val="00650747"/>
    <w:rsid w:val="006549AE"/>
    <w:rsid w:val="006551BA"/>
    <w:rsid w:val="006562E0"/>
    <w:rsid w:val="006624F8"/>
    <w:rsid w:val="006637F1"/>
    <w:rsid w:val="006639B8"/>
    <w:rsid w:val="00663E54"/>
    <w:rsid w:val="00665020"/>
    <w:rsid w:val="006651FC"/>
    <w:rsid w:val="006662C1"/>
    <w:rsid w:val="00666B8F"/>
    <w:rsid w:val="006677CB"/>
    <w:rsid w:val="00667A1A"/>
    <w:rsid w:val="0067046B"/>
    <w:rsid w:val="006720B4"/>
    <w:rsid w:val="00672CED"/>
    <w:rsid w:val="00673033"/>
    <w:rsid w:val="00673569"/>
    <w:rsid w:val="0067362F"/>
    <w:rsid w:val="0067376F"/>
    <w:rsid w:val="00674830"/>
    <w:rsid w:val="00674AB4"/>
    <w:rsid w:val="00675004"/>
    <w:rsid w:val="0067509B"/>
    <w:rsid w:val="00675358"/>
    <w:rsid w:val="006766ED"/>
    <w:rsid w:val="00676B11"/>
    <w:rsid w:val="0067726D"/>
    <w:rsid w:val="006774E0"/>
    <w:rsid w:val="0067757A"/>
    <w:rsid w:val="00677D34"/>
    <w:rsid w:val="006802CC"/>
    <w:rsid w:val="00681496"/>
    <w:rsid w:val="006826F9"/>
    <w:rsid w:val="00684A05"/>
    <w:rsid w:val="00685CEC"/>
    <w:rsid w:val="00685E5F"/>
    <w:rsid w:val="006900CE"/>
    <w:rsid w:val="00692835"/>
    <w:rsid w:val="006929E4"/>
    <w:rsid w:val="00692C73"/>
    <w:rsid w:val="0069326C"/>
    <w:rsid w:val="006948B1"/>
    <w:rsid w:val="00695BEE"/>
    <w:rsid w:val="00696E95"/>
    <w:rsid w:val="00697EF4"/>
    <w:rsid w:val="006A433F"/>
    <w:rsid w:val="006A5DCB"/>
    <w:rsid w:val="006A70FC"/>
    <w:rsid w:val="006B12E7"/>
    <w:rsid w:val="006B1383"/>
    <w:rsid w:val="006B1AC1"/>
    <w:rsid w:val="006B30F4"/>
    <w:rsid w:val="006B401C"/>
    <w:rsid w:val="006B55E7"/>
    <w:rsid w:val="006B6A96"/>
    <w:rsid w:val="006B7372"/>
    <w:rsid w:val="006C34EB"/>
    <w:rsid w:val="006C398E"/>
    <w:rsid w:val="006C3B2E"/>
    <w:rsid w:val="006C4620"/>
    <w:rsid w:val="006C4DDB"/>
    <w:rsid w:val="006C5A18"/>
    <w:rsid w:val="006C6A82"/>
    <w:rsid w:val="006C7191"/>
    <w:rsid w:val="006C7AE0"/>
    <w:rsid w:val="006C7E4B"/>
    <w:rsid w:val="006D0062"/>
    <w:rsid w:val="006D0D32"/>
    <w:rsid w:val="006D139C"/>
    <w:rsid w:val="006D335D"/>
    <w:rsid w:val="006D3C59"/>
    <w:rsid w:val="006D7FBD"/>
    <w:rsid w:val="006E1D91"/>
    <w:rsid w:val="006E2A13"/>
    <w:rsid w:val="006E31AF"/>
    <w:rsid w:val="006E4765"/>
    <w:rsid w:val="006E4DC2"/>
    <w:rsid w:val="006E5144"/>
    <w:rsid w:val="006E62EF"/>
    <w:rsid w:val="006E76B0"/>
    <w:rsid w:val="006F044D"/>
    <w:rsid w:val="006F1333"/>
    <w:rsid w:val="006F2372"/>
    <w:rsid w:val="006F30DC"/>
    <w:rsid w:val="006F3952"/>
    <w:rsid w:val="006F44CD"/>
    <w:rsid w:val="006F5D92"/>
    <w:rsid w:val="006F643E"/>
    <w:rsid w:val="006F6AC6"/>
    <w:rsid w:val="006F6E5A"/>
    <w:rsid w:val="006F6F30"/>
    <w:rsid w:val="006F7371"/>
    <w:rsid w:val="006F756F"/>
    <w:rsid w:val="007010A1"/>
    <w:rsid w:val="007012B1"/>
    <w:rsid w:val="007028AA"/>
    <w:rsid w:val="007068CF"/>
    <w:rsid w:val="007073C7"/>
    <w:rsid w:val="00707961"/>
    <w:rsid w:val="00711E1C"/>
    <w:rsid w:val="0071222E"/>
    <w:rsid w:val="007131F7"/>
    <w:rsid w:val="00713258"/>
    <w:rsid w:val="00713735"/>
    <w:rsid w:val="00713869"/>
    <w:rsid w:val="00713E56"/>
    <w:rsid w:val="00713E99"/>
    <w:rsid w:val="007146C3"/>
    <w:rsid w:val="0071484B"/>
    <w:rsid w:val="00714A77"/>
    <w:rsid w:val="00714BAB"/>
    <w:rsid w:val="00715184"/>
    <w:rsid w:val="0071532D"/>
    <w:rsid w:val="00717B73"/>
    <w:rsid w:val="007224C1"/>
    <w:rsid w:val="00723445"/>
    <w:rsid w:val="007242A5"/>
    <w:rsid w:val="00725494"/>
    <w:rsid w:val="0072558B"/>
    <w:rsid w:val="007259B0"/>
    <w:rsid w:val="00726F1C"/>
    <w:rsid w:val="0072712E"/>
    <w:rsid w:val="007277AA"/>
    <w:rsid w:val="007317B5"/>
    <w:rsid w:val="00731BBE"/>
    <w:rsid w:val="00733168"/>
    <w:rsid w:val="00736377"/>
    <w:rsid w:val="007366E1"/>
    <w:rsid w:val="00736859"/>
    <w:rsid w:val="00737CA7"/>
    <w:rsid w:val="00740180"/>
    <w:rsid w:val="00741924"/>
    <w:rsid w:val="00741CA0"/>
    <w:rsid w:val="00741D92"/>
    <w:rsid w:val="00741F68"/>
    <w:rsid w:val="007420B3"/>
    <w:rsid w:val="00742809"/>
    <w:rsid w:val="00743702"/>
    <w:rsid w:val="00743A0F"/>
    <w:rsid w:val="00744F9E"/>
    <w:rsid w:val="00745261"/>
    <w:rsid w:val="00745674"/>
    <w:rsid w:val="0074726A"/>
    <w:rsid w:val="00747355"/>
    <w:rsid w:val="00750E43"/>
    <w:rsid w:val="00750E9D"/>
    <w:rsid w:val="007518DF"/>
    <w:rsid w:val="00753D58"/>
    <w:rsid w:val="00754749"/>
    <w:rsid w:val="00754EA0"/>
    <w:rsid w:val="00755FC0"/>
    <w:rsid w:val="007609BD"/>
    <w:rsid w:val="00760C9C"/>
    <w:rsid w:val="00761489"/>
    <w:rsid w:val="00762B13"/>
    <w:rsid w:val="007633D2"/>
    <w:rsid w:val="00763B13"/>
    <w:rsid w:val="00763C8B"/>
    <w:rsid w:val="007642DD"/>
    <w:rsid w:val="00765362"/>
    <w:rsid w:val="00770F3F"/>
    <w:rsid w:val="007714AD"/>
    <w:rsid w:val="007737C0"/>
    <w:rsid w:val="00774C6E"/>
    <w:rsid w:val="00774D4B"/>
    <w:rsid w:val="0077595E"/>
    <w:rsid w:val="00775E61"/>
    <w:rsid w:val="007773DE"/>
    <w:rsid w:val="00777569"/>
    <w:rsid w:val="00780338"/>
    <w:rsid w:val="00783488"/>
    <w:rsid w:val="00783A4A"/>
    <w:rsid w:val="00783D56"/>
    <w:rsid w:val="007848BC"/>
    <w:rsid w:val="00786877"/>
    <w:rsid w:val="00791F65"/>
    <w:rsid w:val="007922EF"/>
    <w:rsid w:val="007929D9"/>
    <w:rsid w:val="007933B1"/>
    <w:rsid w:val="00794233"/>
    <w:rsid w:val="0079510B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BB7"/>
    <w:rsid w:val="007B2D14"/>
    <w:rsid w:val="007B5A34"/>
    <w:rsid w:val="007B5B86"/>
    <w:rsid w:val="007B5F1B"/>
    <w:rsid w:val="007B64A8"/>
    <w:rsid w:val="007B73C8"/>
    <w:rsid w:val="007B76F8"/>
    <w:rsid w:val="007C0BA8"/>
    <w:rsid w:val="007C2A14"/>
    <w:rsid w:val="007C30A2"/>
    <w:rsid w:val="007C3C4F"/>
    <w:rsid w:val="007C462C"/>
    <w:rsid w:val="007C492B"/>
    <w:rsid w:val="007C5F02"/>
    <w:rsid w:val="007C7DA5"/>
    <w:rsid w:val="007D005D"/>
    <w:rsid w:val="007D07BC"/>
    <w:rsid w:val="007D0B5D"/>
    <w:rsid w:val="007D19DD"/>
    <w:rsid w:val="007D2779"/>
    <w:rsid w:val="007D30E6"/>
    <w:rsid w:val="007D310F"/>
    <w:rsid w:val="007D3BDB"/>
    <w:rsid w:val="007D40F7"/>
    <w:rsid w:val="007D4286"/>
    <w:rsid w:val="007D6324"/>
    <w:rsid w:val="007D6A86"/>
    <w:rsid w:val="007D786E"/>
    <w:rsid w:val="007E01FD"/>
    <w:rsid w:val="007E0355"/>
    <w:rsid w:val="007E3B8C"/>
    <w:rsid w:val="007E4310"/>
    <w:rsid w:val="007E543B"/>
    <w:rsid w:val="007E603A"/>
    <w:rsid w:val="007E6A3A"/>
    <w:rsid w:val="007E788E"/>
    <w:rsid w:val="007E7CDC"/>
    <w:rsid w:val="007F08E2"/>
    <w:rsid w:val="007F1024"/>
    <w:rsid w:val="007F1A50"/>
    <w:rsid w:val="007F2FBC"/>
    <w:rsid w:val="007F36A9"/>
    <w:rsid w:val="007F3A39"/>
    <w:rsid w:val="007F3CD2"/>
    <w:rsid w:val="007F6241"/>
    <w:rsid w:val="007F7709"/>
    <w:rsid w:val="007F7CA7"/>
    <w:rsid w:val="00800812"/>
    <w:rsid w:val="0080092F"/>
    <w:rsid w:val="0080234A"/>
    <w:rsid w:val="008027F9"/>
    <w:rsid w:val="0080347A"/>
    <w:rsid w:val="00803994"/>
    <w:rsid w:val="00803F42"/>
    <w:rsid w:val="008041FD"/>
    <w:rsid w:val="0080475B"/>
    <w:rsid w:val="008047DF"/>
    <w:rsid w:val="00804C71"/>
    <w:rsid w:val="00804F57"/>
    <w:rsid w:val="0080543B"/>
    <w:rsid w:val="00805538"/>
    <w:rsid w:val="008057D6"/>
    <w:rsid w:val="00805F98"/>
    <w:rsid w:val="00806255"/>
    <w:rsid w:val="00806C15"/>
    <w:rsid w:val="00810302"/>
    <w:rsid w:val="008106D3"/>
    <w:rsid w:val="00812019"/>
    <w:rsid w:val="008120D0"/>
    <w:rsid w:val="00812FE4"/>
    <w:rsid w:val="008150B6"/>
    <w:rsid w:val="0081702A"/>
    <w:rsid w:val="00820D79"/>
    <w:rsid w:val="0082184D"/>
    <w:rsid w:val="008219F7"/>
    <w:rsid w:val="00821A75"/>
    <w:rsid w:val="00822845"/>
    <w:rsid w:val="0082292B"/>
    <w:rsid w:val="00822EFD"/>
    <w:rsid w:val="00822FCA"/>
    <w:rsid w:val="0082375C"/>
    <w:rsid w:val="008244C1"/>
    <w:rsid w:val="00830570"/>
    <w:rsid w:val="00830FB2"/>
    <w:rsid w:val="00831CC4"/>
    <w:rsid w:val="00832619"/>
    <w:rsid w:val="00832A56"/>
    <w:rsid w:val="00837B43"/>
    <w:rsid w:val="00837CBF"/>
    <w:rsid w:val="008418CD"/>
    <w:rsid w:val="00842424"/>
    <w:rsid w:val="0084245D"/>
    <w:rsid w:val="00843F9C"/>
    <w:rsid w:val="00846235"/>
    <w:rsid w:val="0084674D"/>
    <w:rsid w:val="00846A4D"/>
    <w:rsid w:val="00846FF7"/>
    <w:rsid w:val="00847EF4"/>
    <w:rsid w:val="008513E9"/>
    <w:rsid w:val="008516D4"/>
    <w:rsid w:val="008526AF"/>
    <w:rsid w:val="00853B78"/>
    <w:rsid w:val="008540CF"/>
    <w:rsid w:val="00854DC9"/>
    <w:rsid w:val="008569E7"/>
    <w:rsid w:val="00860DA7"/>
    <w:rsid w:val="00862793"/>
    <w:rsid w:val="00862F68"/>
    <w:rsid w:val="008630F0"/>
    <w:rsid w:val="00863E04"/>
    <w:rsid w:val="0086502A"/>
    <w:rsid w:val="0086530C"/>
    <w:rsid w:val="00865887"/>
    <w:rsid w:val="0086621D"/>
    <w:rsid w:val="008672AE"/>
    <w:rsid w:val="00870181"/>
    <w:rsid w:val="00870AA5"/>
    <w:rsid w:val="008710B1"/>
    <w:rsid w:val="00873877"/>
    <w:rsid w:val="0087393D"/>
    <w:rsid w:val="0087745C"/>
    <w:rsid w:val="0087767D"/>
    <w:rsid w:val="00880345"/>
    <w:rsid w:val="0088126E"/>
    <w:rsid w:val="00882432"/>
    <w:rsid w:val="00882F56"/>
    <w:rsid w:val="00883CD4"/>
    <w:rsid w:val="0088623E"/>
    <w:rsid w:val="00887810"/>
    <w:rsid w:val="00892C15"/>
    <w:rsid w:val="008936D0"/>
    <w:rsid w:val="00893934"/>
    <w:rsid w:val="0089420A"/>
    <w:rsid w:val="00896411"/>
    <w:rsid w:val="008A0172"/>
    <w:rsid w:val="008A0418"/>
    <w:rsid w:val="008A04D4"/>
    <w:rsid w:val="008A0804"/>
    <w:rsid w:val="008A11D0"/>
    <w:rsid w:val="008A1B29"/>
    <w:rsid w:val="008A2132"/>
    <w:rsid w:val="008A408C"/>
    <w:rsid w:val="008A45A4"/>
    <w:rsid w:val="008A4D11"/>
    <w:rsid w:val="008A6F6E"/>
    <w:rsid w:val="008A6F72"/>
    <w:rsid w:val="008A742E"/>
    <w:rsid w:val="008A7C9B"/>
    <w:rsid w:val="008B0159"/>
    <w:rsid w:val="008B03C2"/>
    <w:rsid w:val="008B17BE"/>
    <w:rsid w:val="008B2753"/>
    <w:rsid w:val="008B364A"/>
    <w:rsid w:val="008B567B"/>
    <w:rsid w:val="008B61BD"/>
    <w:rsid w:val="008B7D39"/>
    <w:rsid w:val="008C2BFA"/>
    <w:rsid w:val="008C43E3"/>
    <w:rsid w:val="008C4B89"/>
    <w:rsid w:val="008C5076"/>
    <w:rsid w:val="008C518E"/>
    <w:rsid w:val="008C6941"/>
    <w:rsid w:val="008C69C7"/>
    <w:rsid w:val="008C7424"/>
    <w:rsid w:val="008C7F18"/>
    <w:rsid w:val="008D09DB"/>
    <w:rsid w:val="008D1DE1"/>
    <w:rsid w:val="008D2836"/>
    <w:rsid w:val="008D2C22"/>
    <w:rsid w:val="008D31A5"/>
    <w:rsid w:val="008D43F7"/>
    <w:rsid w:val="008D5B2F"/>
    <w:rsid w:val="008D78AB"/>
    <w:rsid w:val="008E15F1"/>
    <w:rsid w:val="008E3586"/>
    <w:rsid w:val="008E41DE"/>
    <w:rsid w:val="008E5967"/>
    <w:rsid w:val="008E5D09"/>
    <w:rsid w:val="008E7340"/>
    <w:rsid w:val="008E7BA9"/>
    <w:rsid w:val="008E7CDE"/>
    <w:rsid w:val="008E7E66"/>
    <w:rsid w:val="008F0055"/>
    <w:rsid w:val="008F1589"/>
    <w:rsid w:val="008F1824"/>
    <w:rsid w:val="008F1A36"/>
    <w:rsid w:val="008F1F68"/>
    <w:rsid w:val="008F2093"/>
    <w:rsid w:val="008F2FE1"/>
    <w:rsid w:val="008F37D9"/>
    <w:rsid w:val="008F4030"/>
    <w:rsid w:val="008F4595"/>
    <w:rsid w:val="008F461B"/>
    <w:rsid w:val="008F4C5C"/>
    <w:rsid w:val="008F5644"/>
    <w:rsid w:val="008F6529"/>
    <w:rsid w:val="008F74B6"/>
    <w:rsid w:val="008F74E5"/>
    <w:rsid w:val="00900967"/>
    <w:rsid w:val="009044BD"/>
    <w:rsid w:val="00904AB0"/>
    <w:rsid w:val="009078F9"/>
    <w:rsid w:val="00910378"/>
    <w:rsid w:val="009110A8"/>
    <w:rsid w:val="00912703"/>
    <w:rsid w:val="009129F9"/>
    <w:rsid w:val="00913490"/>
    <w:rsid w:val="009136D3"/>
    <w:rsid w:val="0091380F"/>
    <w:rsid w:val="00914C54"/>
    <w:rsid w:val="00915726"/>
    <w:rsid w:val="00916599"/>
    <w:rsid w:val="00920414"/>
    <w:rsid w:val="00923072"/>
    <w:rsid w:val="00923BAD"/>
    <w:rsid w:val="00930E56"/>
    <w:rsid w:val="009333F1"/>
    <w:rsid w:val="00933C7A"/>
    <w:rsid w:val="00933D90"/>
    <w:rsid w:val="00934801"/>
    <w:rsid w:val="00934BF5"/>
    <w:rsid w:val="009356FC"/>
    <w:rsid w:val="0093667F"/>
    <w:rsid w:val="00936E9D"/>
    <w:rsid w:val="00937977"/>
    <w:rsid w:val="0093797C"/>
    <w:rsid w:val="00941D66"/>
    <w:rsid w:val="00942468"/>
    <w:rsid w:val="00942C5C"/>
    <w:rsid w:val="0094766C"/>
    <w:rsid w:val="00947739"/>
    <w:rsid w:val="00950407"/>
    <w:rsid w:val="0095205E"/>
    <w:rsid w:val="00952530"/>
    <w:rsid w:val="00952BE7"/>
    <w:rsid w:val="00953045"/>
    <w:rsid w:val="00956D5E"/>
    <w:rsid w:val="009575DD"/>
    <w:rsid w:val="009601FD"/>
    <w:rsid w:val="00960BD8"/>
    <w:rsid w:val="00960C91"/>
    <w:rsid w:val="009613FB"/>
    <w:rsid w:val="00962354"/>
    <w:rsid w:val="00963C8F"/>
    <w:rsid w:val="009661BD"/>
    <w:rsid w:val="00966240"/>
    <w:rsid w:val="009710D9"/>
    <w:rsid w:val="009723E6"/>
    <w:rsid w:val="00972ED2"/>
    <w:rsid w:val="00974257"/>
    <w:rsid w:val="0097454C"/>
    <w:rsid w:val="0097540C"/>
    <w:rsid w:val="0097552C"/>
    <w:rsid w:val="0097587C"/>
    <w:rsid w:val="00975CA7"/>
    <w:rsid w:val="00976944"/>
    <w:rsid w:val="0097777A"/>
    <w:rsid w:val="00977F22"/>
    <w:rsid w:val="0098099A"/>
    <w:rsid w:val="009809E7"/>
    <w:rsid w:val="0098191C"/>
    <w:rsid w:val="00981FED"/>
    <w:rsid w:val="009827C4"/>
    <w:rsid w:val="0098421F"/>
    <w:rsid w:val="00985E58"/>
    <w:rsid w:val="0098736C"/>
    <w:rsid w:val="00990E67"/>
    <w:rsid w:val="009914E2"/>
    <w:rsid w:val="00992B2D"/>
    <w:rsid w:val="00992FB0"/>
    <w:rsid w:val="0099430A"/>
    <w:rsid w:val="0099471D"/>
    <w:rsid w:val="00994AC4"/>
    <w:rsid w:val="00995147"/>
    <w:rsid w:val="009956D9"/>
    <w:rsid w:val="00996450"/>
    <w:rsid w:val="00997054"/>
    <w:rsid w:val="009973CB"/>
    <w:rsid w:val="009A0A69"/>
    <w:rsid w:val="009A2753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CA"/>
    <w:rsid w:val="009B25F7"/>
    <w:rsid w:val="009B2D8E"/>
    <w:rsid w:val="009B3E4B"/>
    <w:rsid w:val="009B45EF"/>
    <w:rsid w:val="009B4C0C"/>
    <w:rsid w:val="009B5773"/>
    <w:rsid w:val="009B5A3D"/>
    <w:rsid w:val="009B5FA3"/>
    <w:rsid w:val="009B76DA"/>
    <w:rsid w:val="009C0281"/>
    <w:rsid w:val="009C0436"/>
    <w:rsid w:val="009C252F"/>
    <w:rsid w:val="009C50B2"/>
    <w:rsid w:val="009C51EF"/>
    <w:rsid w:val="009C60E7"/>
    <w:rsid w:val="009C6DB7"/>
    <w:rsid w:val="009C6FA5"/>
    <w:rsid w:val="009C7C06"/>
    <w:rsid w:val="009D0F0A"/>
    <w:rsid w:val="009D2A26"/>
    <w:rsid w:val="009D3A7D"/>
    <w:rsid w:val="009D46E2"/>
    <w:rsid w:val="009D4B02"/>
    <w:rsid w:val="009D4B65"/>
    <w:rsid w:val="009D52B2"/>
    <w:rsid w:val="009D5351"/>
    <w:rsid w:val="009D542C"/>
    <w:rsid w:val="009D5DED"/>
    <w:rsid w:val="009E0C13"/>
    <w:rsid w:val="009E1A65"/>
    <w:rsid w:val="009E335B"/>
    <w:rsid w:val="009E37B0"/>
    <w:rsid w:val="009E47C2"/>
    <w:rsid w:val="009E49EE"/>
    <w:rsid w:val="009E59D5"/>
    <w:rsid w:val="009E7487"/>
    <w:rsid w:val="009E7772"/>
    <w:rsid w:val="009E7AAA"/>
    <w:rsid w:val="009E7E76"/>
    <w:rsid w:val="009F02A9"/>
    <w:rsid w:val="009F066D"/>
    <w:rsid w:val="009F0A78"/>
    <w:rsid w:val="009F1503"/>
    <w:rsid w:val="009F2085"/>
    <w:rsid w:val="009F5909"/>
    <w:rsid w:val="009F5E7F"/>
    <w:rsid w:val="009F5FA6"/>
    <w:rsid w:val="009F6DA4"/>
    <w:rsid w:val="00A00C3A"/>
    <w:rsid w:val="00A011EC"/>
    <w:rsid w:val="00A022B0"/>
    <w:rsid w:val="00A0362C"/>
    <w:rsid w:val="00A03BCD"/>
    <w:rsid w:val="00A0648E"/>
    <w:rsid w:val="00A0737B"/>
    <w:rsid w:val="00A07592"/>
    <w:rsid w:val="00A10164"/>
    <w:rsid w:val="00A101A0"/>
    <w:rsid w:val="00A10267"/>
    <w:rsid w:val="00A10427"/>
    <w:rsid w:val="00A10E2D"/>
    <w:rsid w:val="00A11756"/>
    <w:rsid w:val="00A125BE"/>
    <w:rsid w:val="00A125CD"/>
    <w:rsid w:val="00A12F89"/>
    <w:rsid w:val="00A13B10"/>
    <w:rsid w:val="00A145D8"/>
    <w:rsid w:val="00A14DD4"/>
    <w:rsid w:val="00A15E75"/>
    <w:rsid w:val="00A20034"/>
    <w:rsid w:val="00A20666"/>
    <w:rsid w:val="00A20E12"/>
    <w:rsid w:val="00A231C1"/>
    <w:rsid w:val="00A23958"/>
    <w:rsid w:val="00A23E1A"/>
    <w:rsid w:val="00A23F05"/>
    <w:rsid w:val="00A23FCE"/>
    <w:rsid w:val="00A2407B"/>
    <w:rsid w:val="00A2426E"/>
    <w:rsid w:val="00A25E34"/>
    <w:rsid w:val="00A25E6F"/>
    <w:rsid w:val="00A267A7"/>
    <w:rsid w:val="00A30DA9"/>
    <w:rsid w:val="00A31D51"/>
    <w:rsid w:val="00A32B9E"/>
    <w:rsid w:val="00A33002"/>
    <w:rsid w:val="00A330A5"/>
    <w:rsid w:val="00A35E31"/>
    <w:rsid w:val="00A36A9C"/>
    <w:rsid w:val="00A37184"/>
    <w:rsid w:val="00A41421"/>
    <w:rsid w:val="00A41B66"/>
    <w:rsid w:val="00A41CC0"/>
    <w:rsid w:val="00A43650"/>
    <w:rsid w:val="00A446FB"/>
    <w:rsid w:val="00A45313"/>
    <w:rsid w:val="00A4639F"/>
    <w:rsid w:val="00A469F6"/>
    <w:rsid w:val="00A46D36"/>
    <w:rsid w:val="00A51159"/>
    <w:rsid w:val="00A5298C"/>
    <w:rsid w:val="00A531F5"/>
    <w:rsid w:val="00A544AA"/>
    <w:rsid w:val="00A552B2"/>
    <w:rsid w:val="00A555AB"/>
    <w:rsid w:val="00A56A98"/>
    <w:rsid w:val="00A605CB"/>
    <w:rsid w:val="00A607E3"/>
    <w:rsid w:val="00A610D7"/>
    <w:rsid w:val="00A61520"/>
    <w:rsid w:val="00A619BC"/>
    <w:rsid w:val="00A61F8B"/>
    <w:rsid w:val="00A6410D"/>
    <w:rsid w:val="00A64FDD"/>
    <w:rsid w:val="00A65036"/>
    <w:rsid w:val="00A656C1"/>
    <w:rsid w:val="00A659D6"/>
    <w:rsid w:val="00A65CED"/>
    <w:rsid w:val="00A66AC4"/>
    <w:rsid w:val="00A673B2"/>
    <w:rsid w:val="00A706F3"/>
    <w:rsid w:val="00A718B7"/>
    <w:rsid w:val="00A7221E"/>
    <w:rsid w:val="00A74B04"/>
    <w:rsid w:val="00A74EB2"/>
    <w:rsid w:val="00A754F8"/>
    <w:rsid w:val="00A76017"/>
    <w:rsid w:val="00A7727C"/>
    <w:rsid w:val="00A7794A"/>
    <w:rsid w:val="00A80894"/>
    <w:rsid w:val="00A80FD8"/>
    <w:rsid w:val="00A8131E"/>
    <w:rsid w:val="00A814E5"/>
    <w:rsid w:val="00A81853"/>
    <w:rsid w:val="00A81DAB"/>
    <w:rsid w:val="00A827A5"/>
    <w:rsid w:val="00A82B90"/>
    <w:rsid w:val="00A82BFA"/>
    <w:rsid w:val="00A83B6B"/>
    <w:rsid w:val="00A83D80"/>
    <w:rsid w:val="00A86EE3"/>
    <w:rsid w:val="00A87220"/>
    <w:rsid w:val="00A87323"/>
    <w:rsid w:val="00A87F35"/>
    <w:rsid w:val="00A87FDC"/>
    <w:rsid w:val="00A90289"/>
    <w:rsid w:val="00A9034C"/>
    <w:rsid w:val="00A90C59"/>
    <w:rsid w:val="00A91D26"/>
    <w:rsid w:val="00A932ED"/>
    <w:rsid w:val="00A93A39"/>
    <w:rsid w:val="00A94728"/>
    <w:rsid w:val="00A9534A"/>
    <w:rsid w:val="00AA0940"/>
    <w:rsid w:val="00AA1071"/>
    <w:rsid w:val="00AA17C7"/>
    <w:rsid w:val="00AA1CCD"/>
    <w:rsid w:val="00AA2562"/>
    <w:rsid w:val="00AA2F9A"/>
    <w:rsid w:val="00AA3725"/>
    <w:rsid w:val="00AA373E"/>
    <w:rsid w:val="00AA510D"/>
    <w:rsid w:val="00AA5915"/>
    <w:rsid w:val="00AA6FB7"/>
    <w:rsid w:val="00AB0261"/>
    <w:rsid w:val="00AB09AB"/>
    <w:rsid w:val="00AB0D23"/>
    <w:rsid w:val="00AB17D3"/>
    <w:rsid w:val="00AB2292"/>
    <w:rsid w:val="00AB25A1"/>
    <w:rsid w:val="00AB30FA"/>
    <w:rsid w:val="00AB3DF8"/>
    <w:rsid w:val="00AB552F"/>
    <w:rsid w:val="00AB56B6"/>
    <w:rsid w:val="00AB6FF9"/>
    <w:rsid w:val="00AB79AA"/>
    <w:rsid w:val="00AB7BC7"/>
    <w:rsid w:val="00AC06AB"/>
    <w:rsid w:val="00AC09B9"/>
    <w:rsid w:val="00AC1326"/>
    <w:rsid w:val="00AC2BDF"/>
    <w:rsid w:val="00AC328D"/>
    <w:rsid w:val="00AC5036"/>
    <w:rsid w:val="00AC5D8B"/>
    <w:rsid w:val="00AC698F"/>
    <w:rsid w:val="00AC6CB9"/>
    <w:rsid w:val="00AC75AD"/>
    <w:rsid w:val="00AC7B54"/>
    <w:rsid w:val="00AC7D91"/>
    <w:rsid w:val="00AC7DA1"/>
    <w:rsid w:val="00AC7F20"/>
    <w:rsid w:val="00AD264A"/>
    <w:rsid w:val="00AD28BE"/>
    <w:rsid w:val="00AD2A26"/>
    <w:rsid w:val="00AD3EC0"/>
    <w:rsid w:val="00AD6708"/>
    <w:rsid w:val="00AD76D3"/>
    <w:rsid w:val="00AD7807"/>
    <w:rsid w:val="00AE0055"/>
    <w:rsid w:val="00AE1D59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4958"/>
    <w:rsid w:val="00AF5A06"/>
    <w:rsid w:val="00AF614A"/>
    <w:rsid w:val="00AF629A"/>
    <w:rsid w:val="00AF70CB"/>
    <w:rsid w:val="00AF70FB"/>
    <w:rsid w:val="00AF79D3"/>
    <w:rsid w:val="00B003DB"/>
    <w:rsid w:val="00B043C9"/>
    <w:rsid w:val="00B0503D"/>
    <w:rsid w:val="00B07783"/>
    <w:rsid w:val="00B10187"/>
    <w:rsid w:val="00B10501"/>
    <w:rsid w:val="00B1088C"/>
    <w:rsid w:val="00B11973"/>
    <w:rsid w:val="00B1286B"/>
    <w:rsid w:val="00B141EC"/>
    <w:rsid w:val="00B14227"/>
    <w:rsid w:val="00B146C2"/>
    <w:rsid w:val="00B147A7"/>
    <w:rsid w:val="00B14AC7"/>
    <w:rsid w:val="00B154BA"/>
    <w:rsid w:val="00B1689C"/>
    <w:rsid w:val="00B16F36"/>
    <w:rsid w:val="00B1746C"/>
    <w:rsid w:val="00B20066"/>
    <w:rsid w:val="00B20AB8"/>
    <w:rsid w:val="00B23361"/>
    <w:rsid w:val="00B23370"/>
    <w:rsid w:val="00B24836"/>
    <w:rsid w:val="00B2494E"/>
    <w:rsid w:val="00B2719F"/>
    <w:rsid w:val="00B30A62"/>
    <w:rsid w:val="00B31571"/>
    <w:rsid w:val="00B32DCC"/>
    <w:rsid w:val="00B33D80"/>
    <w:rsid w:val="00B342CF"/>
    <w:rsid w:val="00B346D7"/>
    <w:rsid w:val="00B34D74"/>
    <w:rsid w:val="00B36BE8"/>
    <w:rsid w:val="00B36FD3"/>
    <w:rsid w:val="00B375BF"/>
    <w:rsid w:val="00B378CE"/>
    <w:rsid w:val="00B37E3D"/>
    <w:rsid w:val="00B40D1C"/>
    <w:rsid w:val="00B4106D"/>
    <w:rsid w:val="00B4116A"/>
    <w:rsid w:val="00B41513"/>
    <w:rsid w:val="00B43384"/>
    <w:rsid w:val="00B43A13"/>
    <w:rsid w:val="00B44473"/>
    <w:rsid w:val="00B45437"/>
    <w:rsid w:val="00B45572"/>
    <w:rsid w:val="00B4697B"/>
    <w:rsid w:val="00B46D47"/>
    <w:rsid w:val="00B46EEE"/>
    <w:rsid w:val="00B47A1E"/>
    <w:rsid w:val="00B51507"/>
    <w:rsid w:val="00B516EE"/>
    <w:rsid w:val="00B526B0"/>
    <w:rsid w:val="00B52BDA"/>
    <w:rsid w:val="00B53F76"/>
    <w:rsid w:val="00B5468D"/>
    <w:rsid w:val="00B55D39"/>
    <w:rsid w:val="00B5662D"/>
    <w:rsid w:val="00B5693F"/>
    <w:rsid w:val="00B57821"/>
    <w:rsid w:val="00B63189"/>
    <w:rsid w:val="00B6331B"/>
    <w:rsid w:val="00B63ED5"/>
    <w:rsid w:val="00B65B11"/>
    <w:rsid w:val="00B65F47"/>
    <w:rsid w:val="00B6726A"/>
    <w:rsid w:val="00B672D8"/>
    <w:rsid w:val="00B67E5B"/>
    <w:rsid w:val="00B70146"/>
    <w:rsid w:val="00B71991"/>
    <w:rsid w:val="00B72553"/>
    <w:rsid w:val="00B72CE9"/>
    <w:rsid w:val="00B73EC7"/>
    <w:rsid w:val="00B743ED"/>
    <w:rsid w:val="00B764FF"/>
    <w:rsid w:val="00B76A1A"/>
    <w:rsid w:val="00B778B6"/>
    <w:rsid w:val="00B77FE9"/>
    <w:rsid w:val="00B80345"/>
    <w:rsid w:val="00B806D3"/>
    <w:rsid w:val="00B80871"/>
    <w:rsid w:val="00B80BF3"/>
    <w:rsid w:val="00B80DA5"/>
    <w:rsid w:val="00B829C2"/>
    <w:rsid w:val="00B83A31"/>
    <w:rsid w:val="00B83A55"/>
    <w:rsid w:val="00B849CD"/>
    <w:rsid w:val="00B854B7"/>
    <w:rsid w:val="00B85BD1"/>
    <w:rsid w:val="00B86321"/>
    <w:rsid w:val="00B904AE"/>
    <w:rsid w:val="00B9071C"/>
    <w:rsid w:val="00B90A19"/>
    <w:rsid w:val="00B9251E"/>
    <w:rsid w:val="00B928E3"/>
    <w:rsid w:val="00B92C48"/>
    <w:rsid w:val="00B94E5B"/>
    <w:rsid w:val="00B95318"/>
    <w:rsid w:val="00B95BF7"/>
    <w:rsid w:val="00B96AA8"/>
    <w:rsid w:val="00B96EC0"/>
    <w:rsid w:val="00B97F59"/>
    <w:rsid w:val="00BA0982"/>
    <w:rsid w:val="00BA0AD9"/>
    <w:rsid w:val="00BA29EE"/>
    <w:rsid w:val="00BA2B7B"/>
    <w:rsid w:val="00BA3C94"/>
    <w:rsid w:val="00BA5F5D"/>
    <w:rsid w:val="00BA63C9"/>
    <w:rsid w:val="00BA7835"/>
    <w:rsid w:val="00BA7FBF"/>
    <w:rsid w:val="00BB079D"/>
    <w:rsid w:val="00BB0D32"/>
    <w:rsid w:val="00BB0E5E"/>
    <w:rsid w:val="00BB1025"/>
    <w:rsid w:val="00BB1EC3"/>
    <w:rsid w:val="00BB3D7C"/>
    <w:rsid w:val="00BB404E"/>
    <w:rsid w:val="00BB4A19"/>
    <w:rsid w:val="00BB6C78"/>
    <w:rsid w:val="00BB6D32"/>
    <w:rsid w:val="00BB7909"/>
    <w:rsid w:val="00BC1511"/>
    <w:rsid w:val="00BC15F9"/>
    <w:rsid w:val="00BC502B"/>
    <w:rsid w:val="00BC51E4"/>
    <w:rsid w:val="00BC78BF"/>
    <w:rsid w:val="00BD1363"/>
    <w:rsid w:val="00BD1365"/>
    <w:rsid w:val="00BD1464"/>
    <w:rsid w:val="00BD374A"/>
    <w:rsid w:val="00BD4991"/>
    <w:rsid w:val="00BD568D"/>
    <w:rsid w:val="00BD6FCA"/>
    <w:rsid w:val="00BD7E92"/>
    <w:rsid w:val="00BE1D94"/>
    <w:rsid w:val="00BE3CE3"/>
    <w:rsid w:val="00BE40D4"/>
    <w:rsid w:val="00BE5904"/>
    <w:rsid w:val="00BE64FB"/>
    <w:rsid w:val="00BE69D7"/>
    <w:rsid w:val="00BE7511"/>
    <w:rsid w:val="00BE780D"/>
    <w:rsid w:val="00BF00FB"/>
    <w:rsid w:val="00BF1476"/>
    <w:rsid w:val="00BF1DC5"/>
    <w:rsid w:val="00BF25CB"/>
    <w:rsid w:val="00BF2AB6"/>
    <w:rsid w:val="00BF3C85"/>
    <w:rsid w:val="00BF49B0"/>
    <w:rsid w:val="00BF6A50"/>
    <w:rsid w:val="00C013E9"/>
    <w:rsid w:val="00C03641"/>
    <w:rsid w:val="00C04106"/>
    <w:rsid w:val="00C0455C"/>
    <w:rsid w:val="00C05DD6"/>
    <w:rsid w:val="00C0754F"/>
    <w:rsid w:val="00C07716"/>
    <w:rsid w:val="00C10045"/>
    <w:rsid w:val="00C1037D"/>
    <w:rsid w:val="00C10A60"/>
    <w:rsid w:val="00C11499"/>
    <w:rsid w:val="00C12AB2"/>
    <w:rsid w:val="00C13D26"/>
    <w:rsid w:val="00C14402"/>
    <w:rsid w:val="00C16269"/>
    <w:rsid w:val="00C2061C"/>
    <w:rsid w:val="00C230A5"/>
    <w:rsid w:val="00C2453E"/>
    <w:rsid w:val="00C25011"/>
    <w:rsid w:val="00C254E2"/>
    <w:rsid w:val="00C2603C"/>
    <w:rsid w:val="00C26DB2"/>
    <w:rsid w:val="00C27CD7"/>
    <w:rsid w:val="00C3094D"/>
    <w:rsid w:val="00C309C8"/>
    <w:rsid w:val="00C314F9"/>
    <w:rsid w:val="00C31EF8"/>
    <w:rsid w:val="00C34803"/>
    <w:rsid w:val="00C3549D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DB6"/>
    <w:rsid w:val="00C50073"/>
    <w:rsid w:val="00C51664"/>
    <w:rsid w:val="00C51C09"/>
    <w:rsid w:val="00C5287B"/>
    <w:rsid w:val="00C54A67"/>
    <w:rsid w:val="00C551F8"/>
    <w:rsid w:val="00C56764"/>
    <w:rsid w:val="00C619BE"/>
    <w:rsid w:val="00C61AFF"/>
    <w:rsid w:val="00C62587"/>
    <w:rsid w:val="00C62BEE"/>
    <w:rsid w:val="00C6342D"/>
    <w:rsid w:val="00C6406D"/>
    <w:rsid w:val="00C654D4"/>
    <w:rsid w:val="00C65E32"/>
    <w:rsid w:val="00C67041"/>
    <w:rsid w:val="00C7005B"/>
    <w:rsid w:val="00C717F0"/>
    <w:rsid w:val="00C71C62"/>
    <w:rsid w:val="00C75284"/>
    <w:rsid w:val="00C7553F"/>
    <w:rsid w:val="00C77818"/>
    <w:rsid w:val="00C778F1"/>
    <w:rsid w:val="00C804F4"/>
    <w:rsid w:val="00C81D78"/>
    <w:rsid w:val="00C82974"/>
    <w:rsid w:val="00C834A1"/>
    <w:rsid w:val="00C83899"/>
    <w:rsid w:val="00C83AC8"/>
    <w:rsid w:val="00C83F45"/>
    <w:rsid w:val="00C83F4A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7BB4"/>
    <w:rsid w:val="00CA1562"/>
    <w:rsid w:val="00CA23B3"/>
    <w:rsid w:val="00CA3E3B"/>
    <w:rsid w:val="00CA4366"/>
    <w:rsid w:val="00CA47D1"/>
    <w:rsid w:val="00CA4843"/>
    <w:rsid w:val="00CA5545"/>
    <w:rsid w:val="00CA5A9A"/>
    <w:rsid w:val="00CA5F2D"/>
    <w:rsid w:val="00CA5F44"/>
    <w:rsid w:val="00CA6B0E"/>
    <w:rsid w:val="00CA742B"/>
    <w:rsid w:val="00CB025E"/>
    <w:rsid w:val="00CB28E7"/>
    <w:rsid w:val="00CB2A97"/>
    <w:rsid w:val="00CB35EF"/>
    <w:rsid w:val="00CB3781"/>
    <w:rsid w:val="00CB4B62"/>
    <w:rsid w:val="00CB51A9"/>
    <w:rsid w:val="00CB5858"/>
    <w:rsid w:val="00CB7157"/>
    <w:rsid w:val="00CB7538"/>
    <w:rsid w:val="00CC141E"/>
    <w:rsid w:val="00CC270F"/>
    <w:rsid w:val="00CC3A50"/>
    <w:rsid w:val="00CC4AA7"/>
    <w:rsid w:val="00CC7CE0"/>
    <w:rsid w:val="00CD0403"/>
    <w:rsid w:val="00CD08AF"/>
    <w:rsid w:val="00CD0E54"/>
    <w:rsid w:val="00CD39EE"/>
    <w:rsid w:val="00CD5D1E"/>
    <w:rsid w:val="00CD642B"/>
    <w:rsid w:val="00CD6A45"/>
    <w:rsid w:val="00CE1A3F"/>
    <w:rsid w:val="00CE3099"/>
    <w:rsid w:val="00CE4B8C"/>
    <w:rsid w:val="00CE4E33"/>
    <w:rsid w:val="00CE618B"/>
    <w:rsid w:val="00CE71BC"/>
    <w:rsid w:val="00CE7B4F"/>
    <w:rsid w:val="00CF1E4A"/>
    <w:rsid w:val="00CF3240"/>
    <w:rsid w:val="00CF3C08"/>
    <w:rsid w:val="00CF59D0"/>
    <w:rsid w:val="00CF5B11"/>
    <w:rsid w:val="00CF5E46"/>
    <w:rsid w:val="00CF6228"/>
    <w:rsid w:val="00CF6B0B"/>
    <w:rsid w:val="00D001D4"/>
    <w:rsid w:val="00D00FA3"/>
    <w:rsid w:val="00D01283"/>
    <w:rsid w:val="00D015A7"/>
    <w:rsid w:val="00D022EB"/>
    <w:rsid w:val="00D0250B"/>
    <w:rsid w:val="00D02795"/>
    <w:rsid w:val="00D03C66"/>
    <w:rsid w:val="00D04823"/>
    <w:rsid w:val="00D04B90"/>
    <w:rsid w:val="00D050BC"/>
    <w:rsid w:val="00D062FE"/>
    <w:rsid w:val="00D06563"/>
    <w:rsid w:val="00D065E0"/>
    <w:rsid w:val="00D067B4"/>
    <w:rsid w:val="00D06A69"/>
    <w:rsid w:val="00D06F8B"/>
    <w:rsid w:val="00D0743B"/>
    <w:rsid w:val="00D07ABF"/>
    <w:rsid w:val="00D07E4A"/>
    <w:rsid w:val="00D10375"/>
    <w:rsid w:val="00D11ADE"/>
    <w:rsid w:val="00D1224B"/>
    <w:rsid w:val="00D1253C"/>
    <w:rsid w:val="00D1584E"/>
    <w:rsid w:val="00D16D61"/>
    <w:rsid w:val="00D1793C"/>
    <w:rsid w:val="00D20FF5"/>
    <w:rsid w:val="00D2148A"/>
    <w:rsid w:val="00D21864"/>
    <w:rsid w:val="00D21BBA"/>
    <w:rsid w:val="00D22367"/>
    <w:rsid w:val="00D22D21"/>
    <w:rsid w:val="00D24013"/>
    <w:rsid w:val="00D24F7E"/>
    <w:rsid w:val="00D265FB"/>
    <w:rsid w:val="00D26637"/>
    <w:rsid w:val="00D26A7F"/>
    <w:rsid w:val="00D27B9F"/>
    <w:rsid w:val="00D30163"/>
    <w:rsid w:val="00D301E2"/>
    <w:rsid w:val="00D308DC"/>
    <w:rsid w:val="00D31014"/>
    <w:rsid w:val="00D3114E"/>
    <w:rsid w:val="00D35428"/>
    <w:rsid w:val="00D357D8"/>
    <w:rsid w:val="00D35C57"/>
    <w:rsid w:val="00D36F53"/>
    <w:rsid w:val="00D370C3"/>
    <w:rsid w:val="00D4059C"/>
    <w:rsid w:val="00D41C53"/>
    <w:rsid w:val="00D420D1"/>
    <w:rsid w:val="00D42EDD"/>
    <w:rsid w:val="00D43496"/>
    <w:rsid w:val="00D43C59"/>
    <w:rsid w:val="00D447BB"/>
    <w:rsid w:val="00D45C7D"/>
    <w:rsid w:val="00D4709C"/>
    <w:rsid w:val="00D47E02"/>
    <w:rsid w:val="00D50198"/>
    <w:rsid w:val="00D52F87"/>
    <w:rsid w:val="00D533E3"/>
    <w:rsid w:val="00D54EE7"/>
    <w:rsid w:val="00D56B67"/>
    <w:rsid w:val="00D572E7"/>
    <w:rsid w:val="00D57CAD"/>
    <w:rsid w:val="00D61837"/>
    <w:rsid w:val="00D61AC2"/>
    <w:rsid w:val="00D63A3E"/>
    <w:rsid w:val="00D6418A"/>
    <w:rsid w:val="00D642F3"/>
    <w:rsid w:val="00D64976"/>
    <w:rsid w:val="00D64D74"/>
    <w:rsid w:val="00D660AB"/>
    <w:rsid w:val="00D70187"/>
    <w:rsid w:val="00D708C3"/>
    <w:rsid w:val="00D70ABF"/>
    <w:rsid w:val="00D71C13"/>
    <w:rsid w:val="00D7272B"/>
    <w:rsid w:val="00D73146"/>
    <w:rsid w:val="00D73741"/>
    <w:rsid w:val="00D73D21"/>
    <w:rsid w:val="00D743B7"/>
    <w:rsid w:val="00D74C82"/>
    <w:rsid w:val="00D750C4"/>
    <w:rsid w:val="00D753AA"/>
    <w:rsid w:val="00D75DD1"/>
    <w:rsid w:val="00D75FDD"/>
    <w:rsid w:val="00D772A0"/>
    <w:rsid w:val="00D77538"/>
    <w:rsid w:val="00D77548"/>
    <w:rsid w:val="00D77BFA"/>
    <w:rsid w:val="00D807E4"/>
    <w:rsid w:val="00D85066"/>
    <w:rsid w:val="00D861BF"/>
    <w:rsid w:val="00D9132D"/>
    <w:rsid w:val="00D91F46"/>
    <w:rsid w:val="00D930B0"/>
    <w:rsid w:val="00D942EE"/>
    <w:rsid w:val="00D95549"/>
    <w:rsid w:val="00D95B9B"/>
    <w:rsid w:val="00D9776B"/>
    <w:rsid w:val="00D979FE"/>
    <w:rsid w:val="00DA4352"/>
    <w:rsid w:val="00DA44F7"/>
    <w:rsid w:val="00DA4AA8"/>
    <w:rsid w:val="00DA578C"/>
    <w:rsid w:val="00DA6C6E"/>
    <w:rsid w:val="00DA6CA7"/>
    <w:rsid w:val="00DA6D87"/>
    <w:rsid w:val="00DA7399"/>
    <w:rsid w:val="00DB1100"/>
    <w:rsid w:val="00DB3E78"/>
    <w:rsid w:val="00DB4FAC"/>
    <w:rsid w:val="00DB60E5"/>
    <w:rsid w:val="00DB656F"/>
    <w:rsid w:val="00DB6930"/>
    <w:rsid w:val="00DB6F91"/>
    <w:rsid w:val="00DC0B02"/>
    <w:rsid w:val="00DC16BF"/>
    <w:rsid w:val="00DC1D94"/>
    <w:rsid w:val="00DC2847"/>
    <w:rsid w:val="00DC5430"/>
    <w:rsid w:val="00DC6C6E"/>
    <w:rsid w:val="00DC79D1"/>
    <w:rsid w:val="00DD1459"/>
    <w:rsid w:val="00DD1FBE"/>
    <w:rsid w:val="00DD472D"/>
    <w:rsid w:val="00DD4A35"/>
    <w:rsid w:val="00DD4CCA"/>
    <w:rsid w:val="00DD56EA"/>
    <w:rsid w:val="00DD5AD8"/>
    <w:rsid w:val="00DD6C5E"/>
    <w:rsid w:val="00DD6EF0"/>
    <w:rsid w:val="00DD7488"/>
    <w:rsid w:val="00DD7A3D"/>
    <w:rsid w:val="00DE0786"/>
    <w:rsid w:val="00DE0A8C"/>
    <w:rsid w:val="00DE0C44"/>
    <w:rsid w:val="00DE199B"/>
    <w:rsid w:val="00DE22C5"/>
    <w:rsid w:val="00DE26B7"/>
    <w:rsid w:val="00DE2C12"/>
    <w:rsid w:val="00DE33EA"/>
    <w:rsid w:val="00DE49E7"/>
    <w:rsid w:val="00DE53E4"/>
    <w:rsid w:val="00DE6591"/>
    <w:rsid w:val="00DE6878"/>
    <w:rsid w:val="00DE7687"/>
    <w:rsid w:val="00DF021F"/>
    <w:rsid w:val="00DF062A"/>
    <w:rsid w:val="00DF0A72"/>
    <w:rsid w:val="00DF1AEB"/>
    <w:rsid w:val="00DF2738"/>
    <w:rsid w:val="00DF3714"/>
    <w:rsid w:val="00DF3DC3"/>
    <w:rsid w:val="00DF6381"/>
    <w:rsid w:val="00E009F5"/>
    <w:rsid w:val="00E00D93"/>
    <w:rsid w:val="00E01880"/>
    <w:rsid w:val="00E0203F"/>
    <w:rsid w:val="00E02229"/>
    <w:rsid w:val="00E02A1D"/>
    <w:rsid w:val="00E03D74"/>
    <w:rsid w:val="00E03FD4"/>
    <w:rsid w:val="00E04BD0"/>
    <w:rsid w:val="00E04CDB"/>
    <w:rsid w:val="00E04E01"/>
    <w:rsid w:val="00E0564B"/>
    <w:rsid w:val="00E05E37"/>
    <w:rsid w:val="00E066A8"/>
    <w:rsid w:val="00E07255"/>
    <w:rsid w:val="00E1090F"/>
    <w:rsid w:val="00E11343"/>
    <w:rsid w:val="00E1163E"/>
    <w:rsid w:val="00E118E4"/>
    <w:rsid w:val="00E11DD4"/>
    <w:rsid w:val="00E1283B"/>
    <w:rsid w:val="00E13CC0"/>
    <w:rsid w:val="00E13DB7"/>
    <w:rsid w:val="00E14328"/>
    <w:rsid w:val="00E1450C"/>
    <w:rsid w:val="00E16F5D"/>
    <w:rsid w:val="00E20059"/>
    <w:rsid w:val="00E21395"/>
    <w:rsid w:val="00E2155A"/>
    <w:rsid w:val="00E21C7C"/>
    <w:rsid w:val="00E229D1"/>
    <w:rsid w:val="00E23102"/>
    <w:rsid w:val="00E231B1"/>
    <w:rsid w:val="00E235D6"/>
    <w:rsid w:val="00E23B2F"/>
    <w:rsid w:val="00E25C4D"/>
    <w:rsid w:val="00E26153"/>
    <w:rsid w:val="00E26A20"/>
    <w:rsid w:val="00E30141"/>
    <w:rsid w:val="00E3180A"/>
    <w:rsid w:val="00E31D5B"/>
    <w:rsid w:val="00E31DF2"/>
    <w:rsid w:val="00E31FA3"/>
    <w:rsid w:val="00E33C08"/>
    <w:rsid w:val="00E33D54"/>
    <w:rsid w:val="00E34F9A"/>
    <w:rsid w:val="00E35C38"/>
    <w:rsid w:val="00E35D85"/>
    <w:rsid w:val="00E405F2"/>
    <w:rsid w:val="00E40E98"/>
    <w:rsid w:val="00E42842"/>
    <w:rsid w:val="00E42D69"/>
    <w:rsid w:val="00E501C2"/>
    <w:rsid w:val="00E521A8"/>
    <w:rsid w:val="00E5309C"/>
    <w:rsid w:val="00E53819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2092"/>
    <w:rsid w:val="00E632EB"/>
    <w:rsid w:val="00E637CB"/>
    <w:rsid w:val="00E642E7"/>
    <w:rsid w:val="00E64A55"/>
    <w:rsid w:val="00E64B0C"/>
    <w:rsid w:val="00E64C04"/>
    <w:rsid w:val="00E66BD4"/>
    <w:rsid w:val="00E66CEE"/>
    <w:rsid w:val="00E66F1B"/>
    <w:rsid w:val="00E67DC6"/>
    <w:rsid w:val="00E712D9"/>
    <w:rsid w:val="00E716DE"/>
    <w:rsid w:val="00E71A26"/>
    <w:rsid w:val="00E71DE9"/>
    <w:rsid w:val="00E722D6"/>
    <w:rsid w:val="00E72C89"/>
    <w:rsid w:val="00E73CDF"/>
    <w:rsid w:val="00E7475A"/>
    <w:rsid w:val="00E747BB"/>
    <w:rsid w:val="00E74FA2"/>
    <w:rsid w:val="00E77010"/>
    <w:rsid w:val="00E82B6A"/>
    <w:rsid w:val="00E830C5"/>
    <w:rsid w:val="00E83377"/>
    <w:rsid w:val="00E83A50"/>
    <w:rsid w:val="00E83EF1"/>
    <w:rsid w:val="00E84B52"/>
    <w:rsid w:val="00E84D79"/>
    <w:rsid w:val="00E85306"/>
    <w:rsid w:val="00E85434"/>
    <w:rsid w:val="00E855C3"/>
    <w:rsid w:val="00E85805"/>
    <w:rsid w:val="00E85C50"/>
    <w:rsid w:val="00E86103"/>
    <w:rsid w:val="00E87886"/>
    <w:rsid w:val="00E90112"/>
    <w:rsid w:val="00E91E89"/>
    <w:rsid w:val="00E9231F"/>
    <w:rsid w:val="00E93E30"/>
    <w:rsid w:val="00E94E92"/>
    <w:rsid w:val="00E95CD8"/>
    <w:rsid w:val="00E95D22"/>
    <w:rsid w:val="00E96F6D"/>
    <w:rsid w:val="00E97B28"/>
    <w:rsid w:val="00EA0120"/>
    <w:rsid w:val="00EA0797"/>
    <w:rsid w:val="00EA167C"/>
    <w:rsid w:val="00EA229D"/>
    <w:rsid w:val="00EA2928"/>
    <w:rsid w:val="00EA334A"/>
    <w:rsid w:val="00EA377B"/>
    <w:rsid w:val="00EA3A9B"/>
    <w:rsid w:val="00EA3CE9"/>
    <w:rsid w:val="00EA3EB8"/>
    <w:rsid w:val="00EA419F"/>
    <w:rsid w:val="00EA50AC"/>
    <w:rsid w:val="00EA5118"/>
    <w:rsid w:val="00EA5E96"/>
    <w:rsid w:val="00EA65C7"/>
    <w:rsid w:val="00EB0CEE"/>
    <w:rsid w:val="00EB22CC"/>
    <w:rsid w:val="00EB2540"/>
    <w:rsid w:val="00EB3A9E"/>
    <w:rsid w:val="00EB4E8E"/>
    <w:rsid w:val="00EB520B"/>
    <w:rsid w:val="00EB5DFB"/>
    <w:rsid w:val="00EB61A6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589"/>
    <w:rsid w:val="00ED4820"/>
    <w:rsid w:val="00ED5318"/>
    <w:rsid w:val="00ED532E"/>
    <w:rsid w:val="00ED5CFA"/>
    <w:rsid w:val="00ED5D7E"/>
    <w:rsid w:val="00ED64F3"/>
    <w:rsid w:val="00ED6BFB"/>
    <w:rsid w:val="00ED6DB4"/>
    <w:rsid w:val="00ED7D0D"/>
    <w:rsid w:val="00EE079D"/>
    <w:rsid w:val="00EE0C63"/>
    <w:rsid w:val="00EE1F37"/>
    <w:rsid w:val="00EE2391"/>
    <w:rsid w:val="00EE23C5"/>
    <w:rsid w:val="00EE2430"/>
    <w:rsid w:val="00EE24CE"/>
    <w:rsid w:val="00EE2807"/>
    <w:rsid w:val="00EE5279"/>
    <w:rsid w:val="00EF07C6"/>
    <w:rsid w:val="00EF08CC"/>
    <w:rsid w:val="00EF250B"/>
    <w:rsid w:val="00EF2888"/>
    <w:rsid w:val="00EF396D"/>
    <w:rsid w:val="00EF48DC"/>
    <w:rsid w:val="00EF4A09"/>
    <w:rsid w:val="00EF55C3"/>
    <w:rsid w:val="00EF5784"/>
    <w:rsid w:val="00EF5ED3"/>
    <w:rsid w:val="00EF6055"/>
    <w:rsid w:val="00EF7715"/>
    <w:rsid w:val="00EF7D11"/>
    <w:rsid w:val="00EF7FBC"/>
    <w:rsid w:val="00F0024E"/>
    <w:rsid w:val="00F00A89"/>
    <w:rsid w:val="00F0224B"/>
    <w:rsid w:val="00F03C6E"/>
    <w:rsid w:val="00F05DB1"/>
    <w:rsid w:val="00F06270"/>
    <w:rsid w:val="00F06692"/>
    <w:rsid w:val="00F068EE"/>
    <w:rsid w:val="00F07ABD"/>
    <w:rsid w:val="00F07B9E"/>
    <w:rsid w:val="00F07E7A"/>
    <w:rsid w:val="00F10195"/>
    <w:rsid w:val="00F10272"/>
    <w:rsid w:val="00F102C5"/>
    <w:rsid w:val="00F11316"/>
    <w:rsid w:val="00F13FE8"/>
    <w:rsid w:val="00F14825"/>
    <w:rsid w:val="00F148CE"/>
    <w:rsid w:val="00F14F99"/>
    <w:rsid w:val="00F154E1"/>
    <w:rsid w:val="00F16EC6"/>
    <w:rsid w:val="00F17937"/>
    <w:rsid w:val="00F17B16"/>
    <w:rsid w:val="00F20E10"/>
    <w:rsid w:val="00F22C41"/>
    <w:rsid w:val="00F23E65"/>
    <w:rsid w:val="00F25155"/>
    <w:rsid w:val="00F25278"/>
    <w:rsid w:val="00F2555D"/>
    <w:rsid w:val="00F25C5F"/>
    <w:rsid w:val="00F25D46"/>
    <w:rsid w:val="00F26D78"/>
    <w:rsid w:val="00F2743E"/>
    <w:rsid w:val="00F3000B"/>
    <w:rsid w:val="00F301A9"/>
    <w:rsid w:val="00F30225"/>
    <w:rsid w:val="00F30973"/>
    <w:rsid w:val="00F3301B"/>
    <w:rsid w:val="00F3321B"/>
    <w:rsid w:val="00F332A8"/>
    <w:rsid w:val="00F34527"/>
    <w:rsid w:val="00F34C88"/>
    <w:rsid w:val="00F36863"/>
    <w:rsid w:val="00F37021"/>
    <w:rsid w:val="00F4046F"/>
    <w:rsid w:val="00F41166"/>
    <w:rsid w:val="00F4156F"/>
    <w:rsid w:val="00F43BDF"/>
    <w:rsid w:val="00F442F8"/>
    <w:rsid w:val="00F44B3F"/>
    <w:rsid w:val="00F452FA"/>
    <w:rsid w:val="00F4531E"/>
    <w:rsid w:val="00F453F3"/>
    <w:rsid w:val="00F45E59"/>
    <w:rsid w:val="00F4748D"/>
    <w:rsid w:val="00F47627"/>
    <w:rsid w:val="00F47E62"/>
    <w:rsid w:val="00F502F6"/>
    <w:rsid w:val="00F5078A"/>
    <w:rsid w:val="00F50E3C"/>
    <w:rsid w:val="00F519CB"/>
    <w:rsid w:val="00F519EC"/>
    <w:rsid w:val="00F51F77"/>
    <w:rsid w:val="00F54992"/>
    <w:rsid w:val="00F54C0F"/>
    <w:rsid w:val="00F555B2"/>
    <w:rsid w:val="00F56925"/>
    <w:rsid w:val="00F60F30"/>
    <w:rsid w:val="00F60F8E"/>
    <w:rsid w:val="00F615B7"/>
    <w:rsid w:val="00F628E9"/>
    <w:rsid w:val="00F6297E"/>
    <w:rsid w:val="00F638DD"/>
    <w:rsid w:val="00F65323"/>
    <w:rsid w:val="00F66CBE"/>
    <w:rsid w:val="00F67239"/>
    <w:rsid w:val="00F677DE"/>
    <w:rsid w:val="00F67988"/>
    <w:rsid w:val="00F67BCE"/>
    <w:rsid w:val="00F67D57"/>
    <w:rsid w:val="00F71A4A"/>
    <w:rsid w:val="00F71DD3"/>
    <w:rsid w:val="00F7207A"/>
    <w:rsid w:val="00F724AC"/>
    <w:rsid w:val="00F73898"/>
    <w:rsid w:val="00F750B4"/>
    <w:rsid w:val="00F754C5"/>
    <w:rsid w:val="00F7677D"/>
    <w:rsid w:val="00F76810"/>
    <w:rsid w:val="00F76D63"/>
    <w:rsid w:val="00F80B38"/>
    <w:rsid w:val="00F80D0C"/>
    <w:rsid w:val="00F8190F"/>
    <w:rsid w:val="00F823A5"/>
    <w:rsid w:val="00F8321B"/>
    <w:rsid w:val="00F83A48"/>
    <w:rsid w:val="00F86D02"/>
    <w:rsid w:val="00F875D9"/>
    <w:rsid w:val="00F91B02"/>
    <w:rsid w:val="00F92E5C"/>
    <w:rsid w:val="00F934E2"/>
    <w:rsid w:val="00F936A7"/>
    <w:rsid w:val="00F9379D"/>
    <w:rsid w:val="00F93DE5"/>
    <w:rsid w:val="00F94E07"/>
    <w:rsid w:val="00F956AE"/>
    <w:rsid w:val="00F97308"/>
    <w:rsid w:val="00FA10CC"/>
    <w:rsid w:val="00FA1124"/>
    <w:rsid w:val="00FA1619"/>
    <w:rsid w:val="00FA1A91"/>
    <w:rsid w:val="00FA1FC5"/>
    <w:rsid w:val="00FA25D8"/>
    <w:rsid w:val="00FA2803"/>
    <w:rsid w:val="00FA2D3F"/>
    <w:rsid w:val="00FA3957"/>
    <w:rsid w:val="00FA471F"/>
    <w:rsid w:val="00FA5BC2"/>
    <w:rsid w:val="00FA6351"/>
    <w:rsid w:val="00FA668D"/>
    <w:rsid w:val="00FA6782"/>
    <w:rsid w:val="00FA67F5"/>
    <w:rsid w:val="00FA68BF"/>
    <w:rsid w:val="00FA6B82"/>
    <w:rsid w:val="00FA77BF"/>
    <w:rsid w:val="00FB04F8"/>
    <w:rsid w:val="00FB05C4"/>
    <w:rsid w:val="00FB1416"/>
    <w:rsid w:val="00FB1B2C"/>
    <w:rsid w:val="00FB2BA2"/>
    <w:rsid w:val="00FB2EFB"/>
    <w:rsid w:val="00FB3377"/>
    <w:rsid w:val="00FB383E"/>
    <w:rsid w:val="00FB3DA9"/>
    <w:rsid w:val="00FB657C"/>
    <w:rsid w:val="00FB7C35"/>
    <w:rsid w:val="00FB7D33"/>
    <w:rsid w:val="00FC228A"/>
    <w:rsid w:val="00FC2D99"/>
    <w:rsid w:val="00FC56F2"/>
    <w:rsid w:val="00FC6F16"/>
    <w:rsid w:val="00FD02B5"/>
    <w:rsid w:val="00FD197B"/>
    <w:rsid w:val="00FD3854"/>
    <w:rsid w:val="00FD40F2"/>
    <w:rsid w:val="00FD413B"/>
    <w:rsid w:val="00FD4F5B"/>
    <w:rsid w:val="00FD645C"/>
    <w:rsid w:val="00FD73FC"/>
    <w:rsid w:val="00FE008B"/>
    <w:rsid w:val="00FE0284"/>
    <w:rsid w:val="00FE1282"/>
    <w:rsid w:val="00FE2A5C"/>
    <w:rsid w:val="00FE34F8"/>
    <w:rsid w:val="00FE3A35"/>
    <w:rsid w:val="00FE3C07"/>
    <w:rsid w:val="00FE5860"/>
    <w:rsid w:val="00FE5F93"/>
    <w:rsid w:val="00FE73B5"/>
    <w:rsid w:val="00FE7D30"/>
    <w:rsid w:val="00FF0161"/>
    <w:rsid w:val="00FF0513"/>
    <w:rsid w:val="00FF072E"/>
    <w:rsid w:val="00FF1EE1"/>
    <w:rsid w:val="00FF56D8"/>
    <w:rsid w:val="00FF5C9F"/>
    <w:rsid w:val="00FF66C4"/>
    <w:rsid w:val="00FF6A5E"/>
    <w:rsid w:val="00FF6E6D"/>
    <w:rsid w:val="00FF7105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88BB73"/>
  <w15:docId w15:val="{5419D32A-037E-4B1E-8591-C97F6ACA0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table" w:styleId="TableGridLight">
    <w:name w:val="Grid Table Light"/>
    <w:basedOn w:val="TableNormal"/>
    <w:uiPriority w:val="40"/>
    <w:rsid w:val="00181B1B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181B1B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5C177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C17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visitkarlovac.hr/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karlovac.hr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stojkic\Documents\MEMORANDUMI\3%20Memorandum%20op&#263;i%20poslovi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ADD0C8-0A70-4195-8230-A4AA8083015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E594C74-97E1-4716-8C44-AF3306B18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164B3D-CC9E-4412-A8F6-0A8F94BEBB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9CE5DA2-5E1E-43D3-8EEF-EABE698FB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 Memorandum opći poslovi</Template>
  <TotalTime>74</TotalTime>
  <Pages>2</Pages>
  <Words>542</Words>
  <Characters>3091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Višnja Stojkić</dc:creator>
  <cp:keywords/>
  <dc:description/>
  <cp:lastModifiedBy>Mirna Mileusnić</cp:lastModifiedBy>
  <cp:revision>10</cp:revision>
  <cp:lastPrinted>2025-03-20T07:40:00Z</cp:lastPrinted>
  <dcterms:created xsi:type="dcterms:W3CDTF">2025-12-10T12:38:00Z</dcterms:created>
  <dcterms:modified xsi:type="dcterms:W3CDTF">2025-12-11T08:59:00Z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